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712" w:rsidRPr="00685EAC" w:rsidRDefault="002E5712" w:rsidP="00E72AEB">
      <w:pPr>
        <w:pStyle w:val="7"/>
        <w:keepNext w:val="0"/>
        <w:spacing w:before="240"/>
        <w:ind w:firstLine="0"/>
        <w:rPr>
          <w:rFonts w:ascii="Calibri" w:hAnsi="Calibri"/>
          <w:sz w:val="24"/>
          <w:szCs w:val="24"/>
          <w:lang w:val="kk-KZ"/>
        </w:rPr>
      </w:pPr>
      <w:r w:rsidRPr="00685EAC">
        <w:rPr>
          <w:rFonts w:ascii="Calibri" w:hAnsi="Calibri"/>
          <w:sz w:val="24"/>
          <w:szCs w:val="24"/>
          <w:lang w:val="kk-KZ"/>
        </w:rPr>
        <w:t xml:space="preserve">Мазмұны </w:t>
      </w:r>
    </w:p>
    <w:p w:rsidR="002E5712" w:rsidRPr="00685EAC" w:rsidRDefault="002E5712" w:rsidP="00685EAC">
      <w:pPr>
        <w:pStyle w:val="7"/>
        <w:keepNext w:val="0"/>
        <w:spacing w:after="160"/>
        <w:ind w:firstLine="0"/>
        <w:rPr>
          <w:rFonts w:ascii="Calibri" w:hAnsi="Calibri"/>
          <w:sz w:val="24"/>
          <w:szCs w:val="24"/>
        </w:rPr>
      </w:pPr>
      <w:r w:rsidRPr="00685EAC">
        <w:rPr>
          <w:rFonts w:ascii="Calibri" w:hAnsi="Calibri"/>
          <w:sz w:val="24"/>
          <w:szCs w:val="24"/>
        </w:rPr>
        <w:t xml:space="preserve">Содержание </w:t>
      </w:r>
    </w:p>
    <w:tbl>
      <w:tblPr>
        <w:tblW w:w="0" w:type="auto"/>
        <w:tblInd w:w="250" w:type="dxa"/>
        <w:tblLayout w:type="fixed"/>
        <w:tblLook w:val="0000"/>
      </w:tblPr>
      <w:tblGrid>
        <w:gridCol w:w="567"/>
        <w:gridCol w:w="13466"/>
        <w:gridCol w:w="993"/>
      </w:tblGrid>
      <w:tr w:rsidR="002E5712" w:rsidRPr="00770A25" w:rsidTr="001B241F">
        <w:tc>
          <w:tcPr>
            <w:tcW w:w="14033" w:type="dxa"/>
            <w:gridSpan w:val="2"/>
          </w:tcPr>
          <w:p w:rsidR="002E5712" w:rsidRPr="00981820" w:rsidRDefault="002E5712" w:rsidP="00EF4F70">
            <w:pPr>
              <w:ind w:right="-225"/>
              <w:rPr>
                <w:rFonts w:ascii="Calibri" w:hAnsi="Calibri"/>
                <w:b/>
              </w:rPr>
            </w:pPr>
            <w:r w:rsidRPr="00981820">
              <w:rPr>
                <w:rFonts w:ascii="Calibri" w:hAnsi="Calibri"/>
                <w:b/>
                <w:lang w:val="ru-MO"/>
              </w:rPr>
              <w:t xml:space="preserve">Әдіснамалық түсініктемелер </w:t>
            </w:r>
          </w:p>
          <w:p w:rsidR="002E5712" w:rsidRPr="00981820" w:rsidRDefault="002E5712" w:rsidP="005D3187">
            <w:pPr>
              <w:ind w:right="-225"/>
              <w:rPr>
                <w:rFonts w:ascii="Calibri" w:hAnsi="Calibri"/>
                <w:b/>
              </w:rPr>
            </w:pPr>
            <w:r w:rsidRPr="00981820">
              <w:rPr>
                <w:rFonts w:ascii="Calibri" w:hAnsi="Calibri"/>
                <w:b/>
              </w:rPr>
              <w:t>Методологические пояснения………………………………………………………………………………………………………………………………</w:t>
            </w:r>
            <w:r w:rsidR="00EF4F70" w:rsidRPr="00981820">
              <w:rPr>
                <w:rFonts w:ascii="Calibri" w:hAnsi="Calibri"/>
                <w:b/>
                <w:lang w:val="en-US"/>
              </w:rPr>
              <w:t>…………………………………………………</w:t>
            </w:r>
            <w:r w:rsidR="00B611D4" w:rsidRPr="00981820">
              <w:rPr>
                <w:rFonts w:ascii="Calibri" w:hAnsi="Calibri"/>
                <w:b/>
              </w:rPr>
              <w:t>………………………</w:t>
            </w:r>
            <w:r w:rsidR="00EF4F70" w:rsidRPr="00981820">
              <w:rPr>
                <w:rFonts w:ascii="Calibri" w:hAnsi="Calibri"/>
                <w:b/>
                <w:lang w:val="en-US"/>
              </w:rPr>
              <w:t>…</w:t>
            </w:r>
            <w:r w:rsidR="001C08A4" w:rsidRPr="00981820">
              <w:rPr>
                <w:rFonts w:ascii="Calibri" w:hAnsi="Calibri"/>
                <w:b/>
              </w:rPr>
              <w:t>….</w:t>
            </w:r>
            <w:r w:rsidR="00EF4F70" w:rsidRPr="00981820">
              <w:rPr>
                <w:rFonts w:ascii="Calibri" w:hAnsi="Calibri"/>
                <w:b/>
                <w:lang w:val="en-US"/>
              </w:rPr>
              <w:t>…</w:t>
            </w:r>
            <w:r w:rsidRPr="00981820">
              <w:rPr>
                <w:rFonts w:ascii="Calibri" w:hAnsi="Calibri"/>
                <w:b/>
              </w:rPr>
              <w:t>.</w:t>
            </w:r>
          </w:p>
        </w:tc>
        <w:tc>
          <w:tcPr>
            <w:tcW w:w="993" w:type="dxa"/>
            <w:vAlign w:val="bottom"/>
          </w:tcPr>
          <w:p w:rsidR="002E5712" w:rsidRPr="00A874A4" w:rsidRDefault="00263C88">
            <w:pPr>
              <w:jc w:val="right"/>
              <w:rPr>
                <w:rFonts w:ascii="Calibri" w:hAnsi="Calibri"/>
                <w:b/>
                <w:lang w:val="kk-KZ"/>
              </w:rPr>
            </w:pPr>
            <w:r>
              <w:rPr>
                <w:rFonts w:ascii="Calibri" w:hAnsi="Calibri"/>
                <w:b/>
                <w:lang w:val="kk-KZ"/>
              </w:rPr>
              <w:t>4</w:t>
            </w:r>
          </w:p>
        </w:tc>
      </w:tr>
      <w:tr w:rsidR="002E5712" w:rsidRPr="00770A25" w:rsidTr="001B241F">
        <w:tc>
          <w:tcPr>
            <w:tcW w:w="14033" w:type="dxa"/>
            <w:gridSpan w:val="2"/>
          </w:tcPr>
          <w:p w:rsidR="002E5712" w:rsidRPr="00981820" w:rsidRDefault="002E5712" w:rsidP="00EF4F70">
            <w:pPr>
              <w:ind w:right="-225"/>
              <w:rPr>
                <w:rFonts w:ascii="Calibri" w:hAnsi="Calibri"/>
                <w:b/>
              </w:rPr>
            </w:pPr>
            <w:r w:rsidRPr="00981820">
              <w:rPr>
                <w:rFonts w:ascii="Calibri" w:hAnsi="Calibri"/>
                <w:b/>
                <w:lang w:val="kk-KZ"/>
              </w:rPr>
              <w:t xml:space="preserve">Аңдатпа </w:t>
            </w:r>
          </w:p>
          <w:p w:rsidR="002E5712" w:rsidRPr="00981820" w:rsidRDefault="002E5712" w:rsidP="001C08A4">
            <w:pPr>
              <w:ind w:right="-225"/>
              <w:rPr>
                <w:rFonts w:ascii="Calibri" w:hAnsi="Calibri"/>
                <w:b/>
                <w:lang w:val="kk-KZ"/>
              </w:rPr>
            </w:pPr>
            <w:r w:rsidRPr="00981820">
              <w:rPr>
                <w:rFonts w:ascii="Calibri" w:hAnsi="Calibri"/>
                <w:b/>
                <w:lang w:val="ru-MO"/>
              </w:rPr>
              <w:t>Аннотация</w:t>
            </w:r>
            <w:r w:rsidRPr="00981820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………………………………………………………………………………………………………………………………………………………</w:t>
            </w:r>
            <w:r w:rsidR="00EF4F70" w:rsidRPr="00981820">
              <w:rPr>
                <w:rFonts w:ascii="Calibri" w:hAnsi="Calibri"/>
                <w:b/>
              </w:rPr>
              <w:t>…</w:t>
            </w:r>
            <w:r w:rsidR="00EF4F70" w:rsidRPr="00981820">
              <w:rPr>
                <w:rFonts w:ascii="Calibri" w:hAnsi="Calibri"/>
                <w:b/>
                <w:lang w:val="en-US"/>
              </w:rPr>
              <w:t>…………………………………………………………</w:t>
            </w:r>
            <w:r w:rsidR="00B611D4" w:rsidRPr="00981820">
              <w:rPr>
                <w:rFonts w:ascii="Calibri" w:hAnsi="Calibri"/>
                <w:b/>
              </w:rPr>
              <w:t>……………………</w:t>
            </w:r>
            <w:r w:rsidR="001C08A4" w:rsidRPr="00981820">
              <w:rPr>
                <w:rFonts w:ascii="Calibri" w:hAnsi="Calibri"/>
                <w:b/>
              </w:rPr>
              <w:t>…...</w:t>
            </w:r>
            <w:r w:rsidR="00EF4F70" w:rsidRPr="00981820">
              <w:rPr>
                <w:rFonts w:ascii="Calibri" w:hAnsi="Calibri"/>
                <w:b/>
                <w:lang w:val="en-US"/>
              </w:rPr>
              <w:t>…</w:t>
            </w:r>
            <w:r w:rsidRPr="00981820">
              <w:rPr>
                <w:rFonts w:ascii="Calibri" w:hAnsi="Calibri"/>
                <w:b/>
              </w:rPr>
              <w:t>..</w:t>
            </w:r>
          </w:p>
        </w:tc>
        <w:tc>
          <w:tcPr>
            <w:tcW w:w="993" w:type="dxa"/>
            <w:vAlign w:val="bottom"/>
          </w:tcPr>
          <w:p w:rsidR="002E5712" w:rsidRPr="00A874A4" w:rsidRDefault="00263C88">
            <w:pPr>
              <w:jc w:val="right"/>
              <w:rPr>
                <w:rFonts w:ascii="Calibri" w:hAnsi="Calibri"/>
                <w:b/>
                <w:lang w:val="kk-KZ"/>
              </w:rPr>
            </w:pPr>
            <w:r>
              <w:rPr>
                <w:rFonts w:ascii="Calibri" w:hAnsi="Calibri"/>
                <w:b/>
                <w:lang w:val="kk-KZ"/>
              </w:rPr>
              <w:t>5</w:t>
            </w:r>
          </w:p>
        </w:tc>
      </w:tr>
      <w:tr w:rsidR="002E5712" w:rsidRPr="00770A25" w:rsidTr="001B241F">
        <w:trPr>
          <w:cantSplit/>
          <w:trHeight w:val="475"/>
        </w:trPr>
        <w:tc>
          <w:tcPr>
            <w:tcW w:w="567" w:type="dxa"/>
          </w:tcPr>
          <w:p w:rsidR="002E5712" w:rsidRPr="00981820" w:rsidRDefault="002E5712">
            <w:pPr>
              <w:jc w:val="right"/>
              <w:rPr>
                <w:rFonts w:ascii="Calibri" w:hAnsi="Calibri"/>
              </w:rPr>
            </w:pPr>
            <w:r w:rsidRPr="00981820">
              <w:rPr>
                <w:rFonts w:ascii="Calibri" w:hAnsi="Calibri"/>
              </w:rPr>
              <w:t>1.</w:t>
            </w:r>
          </w:p>
        </w:tc>
        <w:tc>
          <w:tcPr>
            <w:tcW w:w="13466" w:type="dxa"/>
            <w:tcBorders>
              <w:left w:val="nil"/>
            </w:tcBorders>
            <w:vAlign w:val="bottom"/>
          </w:tcPr>
          <w:p w:rsidR="00B64AE5" w:rsidRPr="00604EAD" w:rsidRDefault="00B64AE5" w:rsidP="00B64AE5">
            <w:pPr>
              <w:pStyle w:val="8"/>
              <w:keepNext w:val="0"/>
              <w:pageBreakBefore/>
              <w:tabs>
                <w:tab w:val="left" w:pos="426"/>
              </w:tabs>
              <w:ind w:right="-284" w:firstLine="0"/>
              <w:jc w:val="left"/>
              <w:rPr>
                <w:rFonts w:ascii="Calibri" w:hAnsi="Calibri"/>
                <w:b w:val="0"/>
                <w:i w:val="0"/>
                <w:sz w:val="20"/>
                <w:lang w:val="ru-RU" w:eastAsia="ru-RU"/>
              </w:rPr>
            </w:pPr>
            <w:r w:rsidRPr="001441A4">
              <w:rPr>
                <w:rFonts w:ascii="Calibri" w:hAnsi="Calibri"/>
                <w:b w:val="0"/>
                <w:i w:val="0"/>
                <w:sz w:val="20"/>
                <w:lang w:val="ru-RU" w:eastAsia="ru-RU"/>
              </w:rPr>
              <w:t>Халықтың ұлттар бойынша көші-қоны</w:t>
            </w:r>
          </w:p>
          <w:p w:rsidR="002E5712" w:rsidRPr="00981820" w:rsidRDefault="00B64AE5" w:rsidP="00B64AE5">
            <w:pPr>
              <w:ind w:left="34" w:right="-284"/>
              <w:rPr>
                <w:rFonts w:ascii="Calibri" w:hAnsi="Calibri"/>
              </w:rPr>
            </w:pPr>
            <w:r w:rsidRPr="00981820">
              <w:rPr>
                <w:rFonts w:ascii="Calibri" w:hAnsi="Calibri"/>
              </w:rPr>
              <w:t>Миграция населения по национальностям</w:t>
            </w:r>
            <w:r w:rsidR="002531B3" w:rsidRPr="00981820">
              <w:rPr>
                <w:rFonts w:ascii="Calibri" w:hAnsi="Calibri"/>
              </w:rPr>
              <w:t xml:space="preserve"> ………………………………………………………………………………………………………………………………………………………………………………………..</w:t>
            </w:r>
          </w:p>
        </w:tc>
        <w:tc>
          <w:tcPr>
            <w:tcW w:w="993" w:type="dxa"/>
            <w:vAlign w:val="bottom"/>
          </w:tcPr>
          <w:p w:rsidR="002E5712" w:rsidRPr="00981820" w:rsidRDefault="00263C88">
            <w:pPr>
              <w:spacing w:before="80"/>
              <w:jc w:val="right"/>
              <w:rPr>
                <w:rFonts w:ascii="Calibri" w:hAnsi="Calibri"/>
                <w:lang w:val="kk-KZ"/>
              </w:rPr>
            </w:pPr>
            <w:r>
              <w:rPr>
                <w:rFonts w:ascii="Calibri" w:hAnsi="Calibri"/>
                <w:lang w:val="kk-KZ"/>
              </w:rPr>
              <w:t>6</w:t>
            </w:r>
          </w:p>
        </w:tc>
      </w:tr>
      <w:tr w:rsidR="002531B3" w:rsidRPr="00770A25" w:rsidTr="009F4F71">
        <w:trPr>
          <w:cantSplit/>
          <w:trHeight w:val="475"/>
        </w:trPr>
        <w:tc>
          <w:tcPr>
            <w:tcW w:w="567" w:type="dxa"/>
          </w:tcPr>
          <w:p w:rsidR="002531B3" w:rsidRPr="00981820" w:rsidRDefault="002531B3" w:rsidP="009F4F71">
            <w:pPr>
              <w:jc w:val="right"/>
              <w:rPr>
                <w:rFonts w:ascii="Calibri" w:hAnsi="Calibri"/>
              </w:rPr>
            </w:pPr>
            <w:r w:rsidRPr="00981820">
              <w:rPr>
                <w:rFonts w:ascii="Calibri" w:hAnsi="Calibri"/>
              </w:rPr>
              <w:t>2.</w:t>
            </w:r>
          </w:p>
        </w:tc>
        <w:tc>
          <w:tcPr>
            <w:tcW w:w="13466" w:type="dxa"/>
            <w:tcBorders>
              <w:left w:val="nil"/>
            </w:tcBorders>
          </w:tcPr>
          <w:p w:rsidR="002531B3" w:rsidRPr="00604EAD" w:rsidRDefault="002531B3" w:rsidP="00B64AE5">
            <w:pPr>
              <w:pStyle w:val="afc"/>
              <w:pageBreakBefore/>
              <w:tabs>
                <w:tab w:val="left" w:pos="426"/>
              </w:tabs>
              <w:jc w:val="left"/>
              <w:rPr>
                <w:rFonts w:ascii="Calibri" w:hAnsi="Calibri"/>
                <w:b w:val="0"/>
                <w:caps/>
                <w:lang w:val="ru-RU" w:eastAsia="ru-RU"/>
              </w:rPr>
            </w:pPr>
            <w:r w:rsidRPr="001441A4">
              <w:rPr>
                <w:rFonts w:ascii="Calibri" w:hAnsi="Calibri"/>
                <w:b w:val="0"/>
                <w:lang w:val="ru-RU" w:eastAsia="ru-RU"/>
              </w:rPr>
              <w:t xml:space="preserve">Жас </w:t>
            </w:r>
            <w:r w:rsidR="006A71B6" w:rsidRPr="001441A4">
              <w:rPr>
                <w:rFonts w:ascii="Calibri" w:hAnsi="Calibri"/>
                <w:b w:val="0"/>
                <w:lang w:val="ru-RU" w:eastAsia="ru-RU"/>
              </w:rPr>
              <w:t>топтары</w:t>
            </w:r>
            <w:r w:rsidRPr="001441A4">
              <w:rPr>
                <w:rFonts w:ascii="Calibri" w:hAnsi="Calibri"/>
                <w:b w:val="0"/>
                <w:lang w:val="ru-RU" w:eastAsia="ru-RU"/>
              </w:rPr>
              <w:t xml:space="preserve"> бойынша халық көші-қоны</w:t>
            </w:r>
          </w:p>
          <w:p w:rsidR="002531B3" w:rsidRPr="00981820" w:rsidRDefault="002531B3" w:rsidP="002531B3">
            <w:pPr>
              <w:ind w:right="-211"/>
              <w:rPr>
                <w:rFonts w:ascii="Calibri" w:hAnsi="Calibri"/>
                <w:lang w:val="kk-KZ"/>
              </w:rPr>
            </w:pPr>
            <w:r w:rsidRPr="00981820">
              <w:rPr>
                <w:rFonts w:ascii="Calibri" w:hAnsi="Calibri"/>
              </w:rPr>
              <w:t>Миграция населения по возрастным группам …………………………………………………………………………………………………………………………………………………………………………………….</w:t>
            </w:r>
          </w:p>
        </w:tc>
        <w:tc>
          <w:tcPr>
            <w:tcW w:w="993" w:type="dxa"/>
            <w:vAlign w:val="bottom"/>
          </w:tcPr>
          <w:p w:rsidR="002531B3" w:rsidRPr="00981820" w:rsidRDefault="00A874A4" w:rsidP="00263C88">
            <w:pPr>
              <w:spacing w:before="80"/>
              <w:jc w:val="right"/>
              <w:rPr>
                <w:rFonts w:ascii="Calibri" w:hAnsi="Calibri"/>
                <w:lang w:val="kk-KZ"/>
              </w:rPr>
            </w:pPr>
            <w:r>
              <w:rPr>
                <w:rFonts w:ascii="Calibri" w:hAnsi="Calibri"/>
                <w:lang w:val="kk-KZ"/>
              </w:rPr>
              <w:t>1</w:t>
            </w:r>
            <w:r w:rsidR="00263C88">
              <w:rPr>
                <w:rFonts w:ascii="Calibri" w:hAnsi="Calibri"/>
                <w:lang w:val="kk-KZ"/>
              </w:rPr>
              <w:t>2</w:t>
            </w:r>
          </w:p>
        </w:tc>
      </w:tr>
      <w:tr w:rsidR="00FB00FF" w:rsidRPr="00770A25" w:rsidTr="001B241F">
        <w:trPr>
          <w:cantSplit/>
          <w:trHeight w:val="475"/>
        </w:trPr>
        <w:tc>
          <w:tcPr>
            <w:tcW w:w="567" w:type="dxa"/>
          </w:tcPr>
          <w:p w:rsidR="00FB00FF" w:rsidRPr="00981820" w:rsidRDefault="00FB00FF" w:rsidP="00FB00F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  <w:r w:rsidRPr="00981820">
              <w:rPr>
                <w:rFonts w:ascii="Calibri" w:hAnsi="Calibri"/>
              </w:rPr>
              <w:t>.</w:t>
            </w:r>
          </w:p>
        </w:tc>
        <w:tc>
          <w:tcPr>
            <w:tcW w:w="13466" w:type="dxa"/>
            <w:tcBorders>
              <w:left w:val="nil"/>
            </w:tcBorders>
            <w:vAlign w:val="bottom"/>
          </w:tcPr>
          <w:p w:rsidR="00FB00FF" w:rsidRPr="00981820" w:rsidRDefault="00FB00FF" w:rsidP="00FB00FF">
            <w:pPr>
              <w:ind w:right="-108"/>
              <w:rPr>
                <w:rFonts w:ascii="Calibri" w:hAnsi="Calibri"/>
              </w:rPr>
            </w:pPr>
            <w:r w:rsidRPr="00981820">
              <w:rPr>
                <w:rFonts w:ascii="Calibri" w:hAnsi="Calibri"/>
                <w:lang w:val="kk-KZ"/>
              </w:rPr>
              <w:t>Өңірлер бойынша х</w:t>
            </w:r>
            <w:r w:rsidRPr="00981820">
              <w:rPr>
                <w:rFonts w:ascii="Calibri" w:hAnsi="Calibri"/>
              </w:rPr>
              <w:t>алық көші-қоны</w:t>
            </w:r>
            <w:r w:rsidRPr="00981820">
              <w:rPr>
                <w:rFonts w:ascii="Calibri" w:hAnsi="Calibri"/>
                <w:b/>
                <w:lang w:val="kk-KZ"/>
              </w:rPr>
              <w:t xml:space="preserve"> </w:t>
            </w:r>
          </w:p>
          <w:p w:rsidR="00FB00FF" w:rsidRPr="00981820" w:rsidRDefault="00FB00FF" w:rsidP="00FB00FF">
            <w:pPr>
              <w:ind w:right="-108"/>
              <w:rPr>
                <w:rFonts w:ascii="Calibri" w:hAnsi="Calibri"/>
              </w:rPr>
            </w:pPr>
            <w:r w:rsidRPr="00981820">
              <w:rPr>
                <w:rFonts w:ascii="Calibri" w:hAnsi="Calibri"/>
              </w:rPr>
              <w:t>Миграция населения</w:t>
            </w:r>
            <w:r w:rsidRPr="00981820">
              <w:rPr>
                <w:rFonts w:ascii="Calibri" w:hAnsi="Calibri"/>
                <w:lang w:val="kk-KZ"/>
              </w:rPr>
              <w:t xml:space="preserve"> по регионам……………………………………………….……………………………………………</w:t>
            </w:r>
            <w:r w:rsidRPr="00981820">
              <w:rPr>
                <w:rFonts w:ascii="Calibri" w:hAnsi="Calibri"/>
              </w:rPr>
              <w:t>…</w:t>
            </w:r>
            <w:r w:rsidRPr="00981820">
              <w:rPr>
                <w:rFonts w:ascii="Calibri" w:hAnsi="Calibri"/>
                <w:lang w:val="kk-KZ"/>
              </w:rPr>
              <w:t>…………</w:t>
            </w:r>
            <w:r w:rsidRPr="00981820">
              <w:rPr>
                <w:rFonts w:ascii="Calibri" w:hAnsi="Calibri"/>
              </w:rPr>
              <w:t>…………………………………………………………………………………….</w:t>
            </w:r>
            <w:r w:rsidRPr="00981820">
              <w:rPr>
                <w:rFonts w:ascii="Calibri" w:hAnsi="Calibri"/>
                <w:lang w:val="kk-KZ"/>
              </w:rPr>
              <w:t>……..</w:t>
            </w:r>
          </w:p>
        </w:tc>
        <w:tc>
          <w:tcPr>
            <w:tcW w:w="993" w:type="dxa"/>
            <w:vAlign w:val="bottom"/>
          </w:tcPr>
          <w:p w:rsidR="00FB00FF" w:rsidRPr="00981820" w:rsidRDefault="00263C88">
            <w:pPr>
              <w:spacing w:before="80"/>
              <w:jc w:val="right"/>
              <w:rPr>
                <w:rFonts w:ascii="Calibri" w:hAnsi="Calibri"/>
                <w:lang w:val="kk-KZ"/>
              </w:rPr>
            </w:pPr>
            <w:r>
              <w:rPr>
                <w:rFonts w:ascii="Calibri" w:hAnsi="Calibri"/>
                <w:lang w:val="kk-KZ"/>
              </w:rPr>
              <w:t>13</w:t>
            </w:r>
          </w:p>
        </w:tc>
      </w:tr>
      <w:tr w:rsidR="00FB00FF" w:rsidRPr="00770A25" w:rsidTr="001B241F">
        <w:trPr>
          <w:cantSplit/>
          <w:trHeight w:val="475"/>
        </w:trPr>
        <w:tc>
          <w:tcPr>
            <w:tcW w:w="567" w:type="dxa"/>
          </w:tcPr>
          <w:p w:rsidR="00FB00FF" w:rsidRPr="00981820" w:rsidRDefault="00FB00FF" w:rsidP="00FB00FF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  <w:r w:rsidRPr="00981820">
              <w:rPr>
                <w:rFonts w:ascii="Calibri" w:hAnsi="Calibri"/>
              </w:rPr>
              <w:t>.</w:t>
            </w:r>
          </w:p>
        </w:tc>
        <w:tc>
          <w:tcPr>
            <w:tcW w:w="13466" w:type="dxa"/>
            <w:tcBorders>
              <w:left w:val="nil"/>
            </w:tcBorders>
            <w:vAlign w:val="bottom"/>
          </w:tcPr>
          <w:p w:rsidR="00FB00FF" w:rsidRPr="004877AF" w:rsidRDefault="00FB00FF" w:rsidP="00FB00FF">
            <w:pPr>
              <w:pStyle w:val="afc"/>
              <w:pageBreakBefore/>
              <w:tabs>
                <w:tab w:val="left" w:pos="426"/>
              </w:tabs>
              <w:jc w:val="left"/>
              <w:rPr>
                <w:rFonts w:ascii="Calibri" w:hAnsi="Calibri"/>
                <w:b w:val="0"/>
                <w:caps/>
                <w:lang w:val="kk-KZ" w:eastAsia="ru-RU"/>
              </w:rPr>
            </w:pPr>
            <w:r w:rsidRPr="004877AF">
              <w:rPr>
                <w:rFonts w:ascii="Calibri" w:hAnsi="Calibri"/>
                <w:b w:val="0"/>
                <w:lang w:val="kk-KZ" w:eastAsia="ru-RU"/>
              </w:rPr>
              <w:t>Жекелеген ұлттар мен өңірлер бойынша халық көші-қоны</w:t>
            </w:r>
          </w:p>
          <w:p w:rsidR="00FB00FF" w:rsidRPr="00981820" w:rsidRDefault="00FB00FF" w:rsidP="00FB00FF">
            <w:pPr>
              <w:ind w:right="-108"/>
              <w:rPr>
                <w:rFonts w:ascii="Calibri" w:hAnsi="Calibri"/>
                <w:lang w:val="kk-KZ"/>
              </w:rPr>
            </w:pPr>
            <w:r w:rsidRPr="00981820">
              <w:rPr>
                <w:rFonts w:ascii="Calibri" w:hAnsi="Calibri"/>
              </w:rPr>
              <w:t>Миграция населения по отдельным национальностям и регионам</w:t>
            </w:r>
            <w:r w:rsidRPr="00981820">
              <w:rPr>
                <w:rFonts w:ascii="Calibri" w:hAnsi="Calibri"/>
                <w:lang w:val="kk-KZ"/>
              </w:rPr>
              <w:t xml:space="preserve"> </w:t>
            </w:r>
            <w:r w:rsidR="00C33CFB">
              <w:rPr>
                <w:rFonts w:ascii="Calibri" w:hAnsi="Calibri"/>
                <w:lang w:val="kk-KZ"/>
              </w:rPr>
              <w:t>......................................................................................................................................................</w:t>
            </w:r>
          </w:p>
        </w:tc>
        <w:tc>
          <w:tcPr>
            <w:tcW w:w="993" w:type="dxa"/>
            <w:vAlign w:val="bottom"/>
          </w:tcPr>
          <w:p w:rsidR="00FB00FF" w:rsidRPr="00981820" w:rsidRDefault="00263C88">
            <w:pPr>
              <w:spacing w:before="80"/>
              <w:jc w:val="right"/>
              <w:rPr>
                <w:rFonts w:ascii="Calibri" w:hAnsi="Calibri"/>
                <w:lang w:val="kk-KZ"/>
              </w:rPr>
            </w:pPr>
            <w:r>
              <w:rPr>
                <w:rFonts w:ascii="Calibri" w:hAnsi="Calibri"/>
                <w:lang w:val="kk-KZ"/>
              </w:rPr>
              <w:t>16</w:t>
            </w:r>
          </w:p>
        </w:tc>
      </w:tr>
      <w:tr w:rsidR="002531B3" w:rsidRPr="00770A25" w:rsidTr="001B241F">
        <w:trPr>
          <w:cantSplit/>
          <w:trHeight w:val="475"/>
        </w:trPr>
        <w:tc>
          <w:tcPr>
            <w:tcW w:w="567" w:type="dxa"/>
          </w:tcPr>
          <w:p w:rsidR="002531B3" w:rsidRPr="00981820" w:rsidRDefault="002531B3" w:rsidP="00B64AE5">
            <w:pPr>
              <w:tabs>
                <w:tab w:val="right" w:pos="351"/>
              </w:tabs>
              <w:jc w:val="right"/>
              <w:rPr>
                <w:rFonts w:ascii="Calibri" w:hAnsi="Calibri"/>
                <w:lang w:val="ru-MO"/>
              </w:rPr>
            </w:pPr>
            <w:r w:rsidRPr="00981820">
              <w:rPr>
                <w:rFonts w:ascii="Calibri" w:hAnsi="Calibri"/>
                <w:lang w:val="ru-MO"/>
              </w:rPr>
              <w:t>5.</w:t>
            </w:r>
          </w:p>
        </w:tc>
        <w:tc>
          <w:tcPr>
            <w:tcW w:w="13466" w:type="dxa"/>
            <w:tcBorders>
              <w:left w:val="nil"/>
            </w:tcBorders>
            <w:vAlign w:val="bottom"/>
          </w:tcPr>
          <w:p w:rsidR="002531B3" w:rsidRPr="00604EAD" w:rsidRDefault="002531B3" w:rsidP="00B64AE5">
            <w:pPr>
              <w:pStyle w:val="afc"/>
              <w:pageBreakBefore/>
              <w:tabs>
                <w:tab w:val="left" w:pos="426"/>
              </w:tabs>
              <w:jc w:val="left"/>
              <w:rPr>
                <w:rFonts w:ascii="Calibri" w:hAnsi="Calibri"/>
                <w:b w:val="0"/>
                <w:caps/>
                <w:lang w:val="ru-RU" w:eastAsia="ru-RU"/>
              </w:rPr>
            </w:pPr>
            <w:r w:rsidRPr="00981820">
              <w:rPr>
                <w:rFonts w:ascii="Calibri" w:hAnsi="Calibri"/>
                <w:b w:val="0"/>
                <w:lang w:val="kk-KZ" w:eastAsia="ru-RU"/>
              </w:rPr>
              <w:t>Ж</w:t>
            </w:r>
            <w:r w:rsidRPr="001441A4">
              <w:rPr>
                <w:rFonts w:ascii="Calibri" w:hAnsi="Calibri"/>
                <w:b w:val="0"/>
                <w:lang w:val="ru-RU" w:eastAsia="ru-RU"/>
              </w:rPr>
              <w:t xml:space="preserve">екелеген ұлттар бойынша </w:t>
            </w:r>
            <w:r w:rsidR="002A35BE">
              <w:rPr>
                <w:rFonts w:ascii="Calibri" w:hAnsi="Calibri"/>
                <w:b w:val="0"/>
                <w:lang w:val="kk-KZ" w:eastAsia="ru-RU"/>
              </w:rPr>
              <w:t>0</w:t>
            </w:r>
            <w:r w:rsidRPr="001441A4">
              <w:rPr>
                <w:rFonts w:ascii="Calibri" w:hAnsi="Calibri"/>
                <w:b w:val="0"/>
                <w:lang w:val="ru-RU" w:eastAsia="ru-RU"/>
              </w:rPr>
              <w:t>-15 жаста</w:t>
            </w:r>
            <w:r w:rsidR="006A71B6" w:rsidRPr="001441A4">
              <w:rPr>
                <w:rFonts w:ascii="Calibri" w:hAnsi="Calibri"/>
                <w:b w:val="0"/>
                <w:lang w:val="ru-RU" w:eastAsia="ru-RU"/>
              </w:rPr>
              <w:t>ғы</w:t>
            </w:r>
            <w:r w:rsidRPr="001441A4">
              <w:rPr>
                <w:rFonts w:ascii="Calibri" w:hAnsi="Calibri"/>
                <w:b w:val="0"/>
                <w:lang w:val="ru-RU" w:eastAsia="ru-RU"/>
              </w:rPr>
              <w:t xml:space="preserve"> халық көші-қоны</w:t>
            </w:r>
          </w:p>
          <w:p w:rsidR="002531B3" w:rsidRPr="00981820" w:rsidRDefault="002531B3" w:rsidP="002A35BE">
            <w:pPr>
              <w:ind w:right="-108"/>
              <w:rPr>
                <w:rFonts w:ascii="Calibri" w:hAnsi="Calibri"/>
              </w:rPr>
            </w:pPr>
            <w:r w:rsidRPr="00981820">
              <w:rPr>
                <w:rFonts w:ascii="Calibri" w:hAnsi="Calibri"/>
              </w:rPr>
              <w:t xml:space="preserve">Миграция населения в возрасте </w:t>
            </w:r>
            <w:r w:rsidR="002A35BE">
              <w:rPr>
                <w:rFonts w:ascii="Calibri" w:hAnsi="Calibri"/>
              </w:rPr>
              <w:t>0</w:t>
            </w:r>
            <w:r w:rsidRPr="00981820">
              <w:rPr>
                <w:rFonts w:ascii="Calibri" w:hAnsi="Calibri"/>
              </w:rPr>
              <w:t>-15 лет по отдельным национальностям</w:t>
            </w:r>
            <w:r w:rsidRPr="00981820">
              <w:rPr>
                <w:rFonts w:ascii="Calibri" w:hAnsi="Calibri"/>
                <w:lang w:val="kk-KZ"/>
              </w:rPr>
              <w:t xml:space="preserve"> ……………………………………</w:t>
            </w:r>
            <w:r w:rsidRPr="00981820">
              <w:rPr>
                <w:rFonts w:ascii="Calibri" w:hAnsi="Calibri"/>
              </w:rPr>
              <w:t>…………………………….……………….</w:t>
            </w:r>
            <w:r w:rsidRPr="00981820">
              <w:rPr>
                <w:rFonts w:ascii="Calibri" w:hAnsi="Calibri"/>
                <w:lang w:val="kk-KZ"/>
              </w:rPr>
              <w:t>………………….......................……….</w:t>
            </w:r>
          </w:p>
        </w:tc>
        <w:tc>
          <w:tcPr>
            <w:tcW w:w="993" w:type="dxa"/>
            <w:vAlign w:val="bottom"/>
          </w:tcPr>
          <w:p w:rsidR="002531B3" w:rsidRPr="00981820" w:rsidRDefault="00263C88">
            <w:pPr>
              <w:spacing w:before="80"/>
              <w:jc w:val="right"/>
              <w:rPr>
                <w:rFonts w:ascii="Calibri" w:hAnsi="Calibri"/>
                <w:lang w:val="kk-KZ"/>
              </w:rPr>
            </w:pPr>
            <w:r>
              <w:rPr>
                <w:rFonts w:ascii="Calibri" w:hAnsi="Calibri"/>
                <w:lang w:val="kk-KZ"/>
              </w:rPr>
              <w:t>19</w:t>
            </w:r>
          </w:p>
        </w:tc>
      </w:tr>
      <w:tr w:rsidR="002531B3" w:rsidRPr="00770A25" w:rsidTr="009F4F71">
        <w:trPr>
          <w:cantSplit/>
          <w:trHeight w:val="475"/>
        </w:trPr>
        <w:tc>
          <w:tcPr>
            <w:tcW w:w="567" w:type="dxa"/>
          </w:tcPr>
          <w:p w:rsidR="002531B3" w:rsidRPr="00981820" w:rsidRDefault="002531B3" w:rsidP="009F4F71">
            <w:pPr>
              <w:tabs>
                <w:tab w:val="right" w:pos="351"/>
              </w:tabs>
              <w:jc w:val="right"/>
              <w:rPr>
                <w:rFonts w:ascii="Calibri" w:hAnsi="Calibri"/>
                <w:lang w:val="ru-MO"/>
              </w:rPr>
            </w:pPr>
            <w:r w:rsidRPr="00981820">
              <w:rPr>
                <w:rFonts w:ascii="Calibri" w:hAnsi="Calibri"/>
                <w:lang w:val="ru-MO"/>
              </w:rPr>
              <w:t>6.</w:t>
            </w:r>
          </w:p>
        </w:tc>
        <w:tc>
          <w:tcPr>
            <w:tcW w:w="13466" w:type="dxa"/>
            <w:tcBorders>
              <w:left w:val="nil"/>
            </w:tcBorders>
            <w:vAlign w:val="bottom"/>
          </w:tcPr>
          <w:p w:rsidR="002531B3" w:rsidRPr="00604EAD" w:rsidRDefault="002531B3" w:rsidP="009F4F71">
            <w:pPr>
              <w:pStyle w:val="afc"/>
              <w:pageBreakBefore/>
              <w:tabs>
                <w:tab w:val="left" w:pos="426"/>
              </w:tabs>
              <w:jc w:val="left"/>
              <w:rPr>
                <w:rFonts w:ascii="Calibri" w:hAnsi="Calibri"/>
                <w:b w:val="0"/>
                <w:caps/>
                <w:lang w:val="ru-RU" w:eastAsia="ru-RU"/>
              </w:rPr>
            </w:pPr>
            <w:r w:rsidRPr="00981820">
              <w:rPr>
                <w:rFonts w:ascii="Calibri" w:hAnsi="Calibri"/>
                <w:b w:val="0"/>
                <w:lang w:val="kk-KZ" w:eastAsia="ru-RU"/>
              </w:rPr>
              <w:t>Ж</w:t>
            </w:r>
            <w:r w:rsidRPr="001441A4">
              <w:rPr>
                <w:rFonts w:ascii="Calibri" w:hAnsi="Calibri"/>
                <w:b w:val="0"/>
                <w:lang w:val="ru-RU" w:eastAsia="ru-RU"/>
              </w:rPr>
              <w:t>екелеген ұлттар бойынша 16-62 (57)</w:t>
            </w:r>
            <w:r w:rsidR="006A71B6" w:rsidRPr="001441A4">
              <w:rPr>
                <w:rFonts w:ascii="Calibri" w:hAnsi="Calibri"/>
                <w:b w:val="0"/>
                <w:lang w:val="ru-RU" w:eastAsia="ru-RU"/>
              </w:rPr>
              <w:t xml:space="preserve"> </w:t>
            </w:r>
            <w:r w:rsidRPr="001441A4">
              <w:rPr>
                <w:rFonts w:ascii="Calibri" w:hAnsi="Calibri"/>
                <w:b w:val="0"/>
                <w:lang w:val="ru-RU" w:eastAsia="ru-RU"/>
              </w:rPr>
              <w:t>жаста</w:t>
            </w:r>
            <w:r w:rsidR="006A71B6" w:rsidRPr="001441A4">
              <w:rPr>
                <w:rFonts w:ascii="Calibri" w:hAnsi="Calibri"/>
                <w:b w:val="0"/>
                <w:lang w:val="ru-RU" w:eastAsia="ru-RU"/>
              </w:rPr>
              <w:t>ғы</w:t>
            </w:r>
            <w:r w:rsidRPr="001441A4">
              <w:rPr>
                <w:rFonts w:ascii="Calibri" w:hAnsi="Calibri"/>
                <w:b w:val="0"/>
                <w:lang w:val="ru-RU" w:eastAsia="ru-RU"/>
              </w:rPr>
              <w:t xml:space="preserve"> халық көші-қоны</w:t>
            </w:r>
          </w:p>
          <w:p w:rsidR="002531B3" w:rsidRPr="00981820" w:rsidRDefault="002531B3" w:rsidP="00B64AE5">
            <w:pPr>
              <w:ind w:right="-108"/>
              <w:rPr>
                <w:rFonts w:ascii="Calibri" w:hAnsi="Calibri"/>
              </w:rPr>
            </w:pPr>
            <w:r w:rsidRPr="00981820">
              <w:rPr>
                <w:rFonts w:ascii="Calibri" w:hAnsi="Calibri"/>
              </w:rPr>
              <w:t xml:space="preserve">Миграция населения в возрасте </w:t>
            </w:r>
            <w:r w:rsidRPr="00981820">
              <w:rPr>
                <w:rFonts w:ascii="Calibri" w:hAnsi="Calibri"/>
                <w:lang w:val="kk-KZ"/>
              </w:rPr>
              <w:t>16</w:t>
            </w:r>
            <w:r w:rsidRPr="00981820">
              <w:rPr>
                <w:rFonts w:ascii="Calibri" w:hAnsi="Calibri"/>
              </w:rPr>
              <w:t>-</w:t>
            </w:r>
            <w:r w:rsidRPr="00981820">
              <w:rPr>
                <w:rFonts w:ascii="Calibri" w:hAnsi="Calibri"/>
                <w:lang w:val="kk-KZ"/>
              </w:rPr>
              <w:t>62 (57)</w:t>
            </w:r>
            <w:r w:rsidRPr="00981820">
              <w:rPr>
                <w:rFonts w:ascii="Calibri" w:hAnsi="Calibri"/>
              </w:rPr>
              <w:t xml:space="preserve"> лет по отдельным национальностям</w:t>
            </w:r>
            <w:r w:rsidRPr="00981820">
              <w:rPr>
                <w:rFonts w:ascii="Calibri" w:hAnsi="Calibri"/>
                <w:lang w:val="kk-KZ"/>
              </w:rPr>
              <w:t xml:space="preserve"> ……………………………………</w:t>
            </w:r>
            <w:r w:rsidRPr="00981820">
              <w:rPr>
                <w:rFonts w:ascii="Calibri" w:hAnsi="Calibri"/>
              </w:rPr>
              <w:t>…………………………….………….…….</w:t>
            </w:r>
            <w:r w:rsidRPr="00981820">
              <w:rPr>
                <w:rFonts w:ascii="Calibri" w:hAnsi="Calibri"/>
                <w:lang w:val="kk-KZ"/>
              </w:rPr>
              <w:t>…………………...............…….</w:t>
            </w:r>
          </w:p>
        </w:tc>
        <w:tc>
          <w:tcPr>
            <w:tcW w:w="993" w:type="dxa"/>
            <w:vAlign w:val="bottom"/>
          </w:tcPr>
          <w:p w:rsidR="002531B3" w:rsidRPr="00981820" w:rsidRDefault="00263C88" w:rsidP="00A874A4">
            <w:pPr>
              <w:spacing w:before="80"/>
              <w:jc w:val="right"/>
              <w:rPr>
                <w:rFonts w:ascii="Calibri" w:hAnsi="Calibri"/>
                <w:lang w:val="kk-KZ"/>
              </w:rPr>
            </w:pPr>
            <w:r>
              <w:rPr>
                <w:rFonts w:ascii="Calibri" w:hAnsi="Calibri"/>
                <w:lang w:val="kk-KZ"/>
              </w:rPr>
              <w:t>23</w:t>
            </w:r>
          </w:p>
        </w:tc>
      </w:tr>
      <w:tr w:rsidR="002531B3" w:rsidRPr="00770A25" w:rsidTr="009F4F71">
        <w:trPr>
          <w:cantSplit/>
          <w:trHeight w:val="475"/>
        </w:trPr>
        <w:tc>
          <w:tcPr>
            <w:tcW w:w="567" w:type="dxa"/>
          </w:tcPr>
          <w:p w:rsidR="002531B3" w:rsidRPr="00981820" w:rsidRDefault="002531B3" w:rsidP="009F4F71">
            <w:pPr>
              <w:tabs>
                <w:tab w:val="right" w:pos="351"/>
              </w:tabs>
              <w:jc w:val="right"/>
              <w:rPr>
                <w:rFonts w:ascii="Calibri" w:hAnsi="Calibri"/>
                <w:lang w:val="ru-MO"/>
              </w:rPr>
            </w:pPr>
            <w:r w:rsidRPr="00981820">
              <w:rPr>
                <w:rFonts w:ascii="Calibri" w:hAnsi="Calibri"/>
                <w:lang w:val="ru-MO"/>
              </w:rPr>
              <w:t>7.</w:t>
            </w:r>
          </w:p>
        </w:tc>
        <w:tc>
          <w:tcPr>
            <w:tcW w:w="13466" w:type="dxa"/>
            <w:tcBorders>
              <w:left w:val="nil"/>
            </w:tcBorders>
            <w:vAlign w:val="bottom"/>
          </w:tcPr>
          <w:p w:rsidR="002531B3" w:rsidRPr="00604EAD" w:rsidRDefault="002531B3" w:rsidP="009F4F71">
            <w:pPr>
              <w:pStyle w:val="afc"/>
              <w:pageBreakBefore/>
              <w:tabs>
                <w:tab w:val="left" w:pos="426"/>
              </w:tabs>
              <w:jc w:val="left"/>
              <w:rPr>
                <w:rFonts w:ascii="Calibri" w:hAnsi="Calibri"/>
                <w:b w:val="0"/>
                <w:caps/>
                <w:lang w:val="ru-RU" w:eastAsia="ru-RU"/>
              </w:rPr>
            </w:pPr>
            <w:r w:rsidRPr="00981820">
              <w:rPr>
                <w:rFonts w:ascii="Calibri" w:hAnsi="Calibri"/>
                <w:b w:val="0"/>
                <w:lang w:val="kk-KZ" w:eastAsia="ru-RU"/>
              </w:rPr>
              <w:t>Ж</w:t>
            </w:r>
            <w:r w:rsidRPr="001441A4">
              <w:rPr>
                <w:rFonts w:ascii="Calibri" w:hAnsi="Calibri"/>
                <w:b w:val="0"/>
                <w:lang w:val="ru-RU" w:eastAsia="ru-RU"/>
              </w:rPr>
              <w:t>екелеген ұлттар бойынша 63 (58)</w:t>
            </w:r>
            <w:r w:rsidR="001C59D8" w:rsidRPr="001441A4">
              <w:rPr>
                <w:rFonts w:ascii="Calibri" w:hAnsi="Calibri"/>
                <w:b w:val="0"/>
                <w:lang w:val="ru-RU" w:eastAsia="ru-RU"/>
              </w:rPr>
              <w:t xml:space="preserve">+ </w:t>
            </w:r>
            <w:r w:rsidRPr="001441A4">
              <w:rPr>
                <w:rFonts w:ascii="Calibri" w:hAnsi="Calibri"/>
                <w:b w:val="0"/>
                <w:lang w:val="ru-RU" w:eastAsia="ru-RU"/>
              </w:rPr>
              <w:t xml:space="preserve"> жаста</w:t>
            </w:r>
            <w:r w:rsidR="006A71B6" w:rsidRPr="001441A4">
              <w:rPr>
                <w:rFonts w:ascii="Calibri" w:hAnsi="Calibri"/>
                <w:b w:val="0"/>
                <w:lang w:val="ru-RU" w:eastAsia="ru-RU"/>
              </w:rPr>
              <w:t>ғы</w:t>
            </w:r>
            <w:r w:rsidRPr="001441A4">
              <w:rPr>
                <w:rFonts w:ascii="Calibri" w:hAnsi="Calibri"/>
                <w:b w:val="0"/>
                <w:lang w:val="ru-RU" w:eastAsia="ru-RU"/>
              </w:rPr>
              <w:t xml:space="preserve"> халық көші-қоны</w:t>
            </w:r>
          </w:p>
          <w:p w:rsidR="002531B3" w:rsidRPr="00981820" w:rsidRDefault="002531B3" w:rsidP="007B22B0">
            <w:pPr>
              <w:ind w:right="-108"/>
              <w:rPr>
                <w:rFonts w:ascii="Calibri" w:hAnsi="Calibri"/>
              </w:rPr>
            </w:pPr>
            <w:r w:rsidRPr="00981820">
              <w:rPr>
                <w:rFonts w:ascii="Calibri" w:hAnsi="Calibri"/>
              </w:rPr>
              <w:t>Миграция населения в возрасте 63 (58)</w:t>
            </w:r>
            <w:r w:rsidR="001C59D8">
              <w:rPr>
                <w:rFonts w:ascii="Calibri" w:hAnsi="Calibri"/>
              </w:rPr>
              <w:t xml:space="preserve">+ </w:t>
            </w:r>
            <w:r w:rsidRPr="00981820">
              <w:rPr>
                <w:rFonts w:ascii="Calibri" w:hAnsi="Calibri"/>
              </w:rPr>
              <w:t xml:space="preserve"> лет по отдельным национальностям</w:t>
            </w:r>
            <w:r w:rsidRPr="00981820">
              <w:rPr>
                <w:rFonts w:ascii="Calibri" w:hAnsi="Calibri"/>
                <w:lang w:val="kk-KZ"/>
              </w:rPr>
              <w:t xml:space="preserve"> ……………………………………</w:t>
            </w:r>
            <w:r w:rsidRPr="00981820">
              <w:rPr>
                <w:rFonts w:ascii="Calibri" w:hAnsi="Calibri"/>
              </w:rPr>
              <w:t>…………………………….………….</w:t>
            </w:r>
            <w:r w:rsidRPr="00981820">
              <w:rPr>
                <w:rFonts w:ascii="Calibri" w:hAnsi="Calibri"/>
                <w:lang w:val="kk-KZ"/>
              </w:rPr>
              <w:t>………………….......................………</w:t>
            </w:r>
          </w:p>
        </w:tc>
        <w:tc>
          <w:tcPr>
            <w:tcW w:w="993" w:type="dxa"/>
            <w:vAlign w:val="bottom"/>
          </w:tcPr>
          <w:p w:rsidR="002531B3" w:rsidRPr="00981820" w:rsidRDefault="00263C88" w:rsidP="009F4F71">
            <w:pPr>
              <w:spacing w:before="80"/>
              <w:jc w:val="right"/>
              <w:rPr>
                <w:rFonts w:ascii="Calibri" w:hAnsi="Calibri"/>
                <w:lang w:val="kk-KZ"/>
              </w:rPr>
            </w:pPr>
            <w:r>
              <w:rPr>
                <w:rFonts w:ascii="Calibri" w:hAnsi="Calibri"/>
                <w:lang w:val="kk-KZ"/>
              </w:rPr>
              <w:t>27</w:t>
            </w:r>
          </w:p>
        </w:tc>
      </w:tr>
      <w:tr w:rsidR="002531B3" w:rsidRPr="00770A25" w:rsidTr="001B241F">
        <w:trPr>
          <w:cantSplit/>
          <w:trHeight w:val="475"/>
        </w:trPr>
        <w:tc>
          <w:tcPr>
            <w:tcW w:w="567" w:type="dxa"/>
          </w:tcPr>
          <w:p w:rsidR="002531B3" w:rsidRPr="00981820" w:rsidRDefault="002531B3" w:rsidP="009F4F71">
            <w:pPr>
              <w:jc w:val="right"/>
              <w:rPr>
                <w:rFonts w:ascii="Calibri" w:hAnsi="Calibri"/>
                <w:lang w:val="ru-MO"/>
              </w:rPr>
            </w:pPr>
            <w:r w:rsidRPr="00981820">
              <w:rPr>
                <w:rFonts w:ascii="Calibri" w:hAnsi="Calibri"/>
                <w:lang w:val="ru-MO"/>
              </w:rPr>
              <w:t>8.</w:t>
            </w:r>
          </w:p>
        </w:tc>
        <w:tc>
          <w:tcPr>
            <w:tcW w:w="13466" w:type="dxa"/>
            <w:tcBorders>
              <w:left w:val="nil"/>
            </w:tcBorders>
            <w:vAlign w:val="bottom"/>
          </w:tcPr>
          <w:p w:rsidR="002531B3" w:rsidRPr="00981820" w:rsidRDefault="002531B3" w:rsidP="007B22B0">
            <w:pPr>
              <w:ind w:right="-108"/>
              <w:rPr>
                <w:rFonts w:ascii="Calibri" w:hAnsi="Calibri"/>
              </w:rPr>
            </w:pPr>
            <w:r w:rsidRPr="00981820">
              <w:rPr>
                <w:rFonts w:ascii="Calibri" w:hAnsi="Calibri"/>
              </w:rPr>
              <w:t xml:space="preserve">Білім деңгейі бойынша 15 жастан асқан халық көші-қоны </w:t>
            </w:r>
          </w:p>
          <w:p w:rsidR="002531B3" w:rsidRPr="00981820" w:rsidRDefault="002531B3" w:rsidP="007B22B0">
            <w:pPr>
              <w:ind w:right="-108"/>
              <w:rPr>
                <w:rFonts w:ascii="Calibri" w:hAnsi="Calibri"/>
              </w:rPr>
            </w:pPr>
            <w:r w:rsidRPr="00981820">
              <w:rPr>
                <w:rFonts w:ascii="Calibri" w:hAnsi="Calibri"/>
              </w:rPr>
              <w:t>Миграция населения старше 15 лет по уровню образования</w:t>
            </w:r>
            <w:r w:rsidRPr="00981820">
              <w:rPr>
                <w:rFonts w:ascii="Calibri" w:hAnsi="Calibri"/>
                <w:lang w:val="kk-KZ"/>
              </w:rPr>
              <w:t xml:space="preserve"> …………………………………………...……………</w:t>
            </w:r>
            <w:r w:rsidRPr="00981820">
              <w:rPr>
                <w:rFonts w:ascii="Calibri" w:hAnsi="Calibri"/>
              </w:rPr>
              <w:t>………………………………………….</w:t>
            </w:r>
            <w:r w:rsidRPr="00981820">
              <w:rPr>
                <w:rFonts w:ascii="Calibri" w:hAnsi="Calibri"/>
                <w:lang w:val="kk-KZ"/>
              </w:rPr>
              <w:t>………</w:t>
            </w:r>
            <w:r w:rsidRPr="00981820">
              <w:rPr>
                <w:rFonts w:ascii="Calibri" w:hAnsi="Calibri"/>
              </w:rPr>
              <w:t>……………………….</w:t>
            </w:r>
            <w:r w:rsidRPr="00981820">
              <w:rPr>
                <w:rFonts w:ascii="Calibri" w:hAnsi="Calibri"/>
                <w:lang w:val="kk-KZ"/>
              </w:rPr>
              <w:t>…</w:t>
            </w:r>
            <w:r w:rsidR="00744813" w:rsidRPr="00981820">
              <w:rPr>
                <w:rFonts w:ascii="Calibri" w:hAnsi="Calibri"/>
                <w:lang w:val="kk-KZ"/>
              </w:rPr>
              <w:t>..............</w:t>
            </w:r>
            <w:r w:rsidRPr="00981820">
              <w:rPr>
                <w:rFonts w:ascii="Calibri" w:hAnsi="Calibri"/>
                <w:lang w:val="kk-KZ"/>
              </w:rPr>
              <w:t>…..</w:t>
            </w:r>
            <w:r w:rsidR="00C33CFB">
              <w:rPr>
                <w:rFonts w:ascii="Calibri" w:hAnsi="Calibri"/>
                <w:lang w:val="kk-KZ"/>
              </w:rPr>
              <w:t>.</w:t>
            </w:r>
          </w:p>
        </w:tc>
        <w:tc>
          <w:tcPr>
            <w:tcW w:w="993" w:type="dxa"/>
            <w:vAlign w:val="bottom"/>
          </w:tcPr>
          <w:p w:rsidR="002531B3" w:rsidRPr="00981820" w:rsidRDefault="00263C88" w:rsidP="00A874A4">
            <w:pPr>
              <w:spacing w:before="80"/>
              <w:jc w:val="right"/>
              <w:rPr>
                <w:rFonts w:ascii="Calibri" w:hAnsi="Calibri"/>
                <w:lang w:val="kk-KZ"/>
              </w:rPr>
            </w:pPr>
            <w:r>
              <w:rPr>
                <w:rFonts w:ascii="Calibri" w:hAnsi="Calibri"/>
                <w:lang w:val="kk-KZ"/>
              </w:rPr>
              <w:t>31</w:t>
            </w:r>
          </w:p>
        </w:tc>
      </w:tr>
      <w:tr w:rsidR="002531B3" w:rsidRPr="00770A25" w:rsidTr="001B241F">
        <w:trPr>
          <w:cantSplit/>
          <w:trHeight w:val="475"/>
        </w:trPr>
        <w:tc>
          <w:tcPr>
            <w:tcW w:w="567" w:type="dxa"/>
          </w:tcPr>
          <w:p w:rsidR="002531B3" w:rsidRPr="00981820" w:rsidRDefault="002531B3" w:rsidP="009F4F71">
            <w:pPr>
              <w:jc w:val="right"/>
              <w:rPr>
                <w:rFonts w:ascii="Calibri" w:hAnsi="Calibri"/>
                <w:lang w:val="kk-KZ"/>
              </w:rPr>
            </w:pPr>
            <w:r w:rsidRPr="00981820">
              <w:rPr>
                <w:rFonts w:ascii="Calibri" w:hAnsi="Calibri"/>
                <w:lang w:val="kk-KZ"/>
              </w:rPr>
              <w:t>9.</w:t>
            </w:r>
          </w:p>
        </w:tc>
        <w:tc>
          <w:tcPr>
            <w:tcW w:w="13466" w:type="dxa"/>
            <w:tcBorders>
              <w:left w:val="nil"/>
            </w:tcBorders>
            <w:vAlign w:val="bottom"/>
          </w:tcPr>
          <w:p w:rsidR="002531B3" w:rsidRPr="00981820" w:rsidRDefault="002531B3" w:rsidP="007B22B0">
            <w:pPr>
              <w:ind w:right="-108"/>
              <w:rPr>
                <w:rFonts w:ascii="Calibri" w:hAnsi="Calibri"/>
                <w:lang w:val="kk-KZ"/>
              </w:rPr>
            </w:pPr>
            <w:r w:rsidRPr="00981820">
              <w:rPr>
                <w:rFonts w:ascii="Calibri" w:hAnsi="Calibri"/>
                <w:lang w:val="kk-KZ"/>
              </w:rPr>
              <w:t>Мамандықтар бойынша 15 жастан асқан халық көші-қоны</w:t>
            </w:r>
          </w:p>
          <w:p w:rsidR="002531B3" w:rsidRPr="00981820" w:rsidRDefault="002531B3" w:rsidP="007B22B0">
            <w:pPr>
              <w:ind w:right="-108"/>
              <w:rPr>
                <w:rFonts w:ascii="Calibri" w:hAnsi="Calibri"/>
              </w:rPr>
            </w:pPr>
            <w:r w:rsidRPr="00981820">
              <w:rPr>
                <w:rFonts w:ascii="Calibri" w:hAnsi="Calibri"/>
                <w:lang w:val="kk-KZ"/>
              </w:rPr>
              <w:t>Миграция населения старше 15 лет по специальностям ………………………………………</w:t>
            </w:r>
            <w:r w:rsidRPr="00981820">
              <w:rPr>
                <w:rFonts w:ascii="Calibri" w:hAnsi="Calibri"/>
              </w:rPr>
              <w:t>……………………………………….</w:t>
            </w:r>
            <w:r w:rsidRPr="00981820">
              <w:rPr>
                <w:rFonts w:ascii="Calibri" w:hAnsi="Calibri"/>
                <w:lang w:val="kk-KZ"/>
              </w:rPr>
              <w:t>……………............</w:t>
            </w:r>
            <w:r w:rsidR="00744813" w:rsidRPr="00981820">
              <w:rPr>
                <w:rFonts w:ascii="Calibri" w:hAnsi="Calibri"/>
                <w:lang w:val="kk-KZ"/>
              </w:rPr>
              <w:t>...................................</w:t>
            </w:r>
            <w:r w:rsidRPr="00981820">
              <w:rPr>
                <w:rFonts w:ascii="Calibri" w:hAnsi="Calibri"/>
                <w:lang w:val="kk-KZ"/>
              </w:rPr>
              <w:t>..............………..</w:t>
            </w:r>
            <w:r w:rsidR="00C33CFB">
              <w:rPr>
                <w:rFonts w:ascii="Calibri" w:hAnsi="Calibri"/>
                <w:lang w:val="kk-KZ"/>
              </w:rPr>
              <w:t>.</w:t>
            </w:r>
          </w:p>
        </w:tc>
        <w:tc>
          <w:tcPr>
            <w:tcW w:w="993" w:type="dxa"/>
            <w:vAlign w:val="bottom"/>
          </w:tcPr>
          <w:p w:rsidR="002531B3" w:rsidRPr="00981820" w:rsidRDefault="00263C88" w:rsidP="00A874A4">
            <w:pPr>
              <w:spacing w:before="80"/>
              <w:jc w:val="right"/>
              <w:rPr>
                <w:rFonts w:ascii="Calibri" w:hAnsi="Calibri"/>
                <w:lang w:val="kk-KZ"/>
              </w:rPr>
            </w:pPr>
            <w:r>
              <w:rPr>
                <w:rFonts w:ascii="Calibri" w:hAnsi="Calibri"/>
                <w:lang w:val="kk-KZ"/>
              </w:rPr>
              <w:t>32</w:t>
            </w:r>
          </w:p>
        </w:tc>
      </w:tr>
      <w:tr w:rsidR="002531B3" w:rsidRPr="00770A25" w:rsidTr="001B241F">
        <w:trPr>
          <w:cantSplit/>
          <w:trHeight w:val="475"/>
        </w:trPr>
        <w:tc>
          <w:tcPr>
            <w:tcW w:w="567" w:type="dxa"/>
          </w:tcPr>
          <w:p w:rsidR="002531B3" w:rsidRPr="00363DFF" w:rsidRDefault="002531B3" w:rsidP="009F4F71">
            <w:pPr>
              <w:jc w:val="right"/>
              <w:rPr>
                <w:rFonts w:ascii="Calibri" w:hAnsi="Calibri"/>
              </w:rPr>
            </w:pPr>
            <w:r w:rsidRPr="00363DFF">
              <w:rPr>
                <w:rFonts w:ascii="Calibri" w:hAnsi="Calibri"/>
              </w:rPr>
              <w:t>10.</w:t>
            </w:r>
          </w:p>
        </w:tc>
        <w:tc>
          <w:tcPr>
            <w:tcW w:w="13466" w:type="dxa"/>
            <w:tcBorders>
              <w:left w:val="nil"/>
            </w:tcBorders>
            <w:vAlign w:val="bottom"/>
          </w:tcPr>
          <w:p w:rsidR="002531B3" w:rsidRPr="00604EAD" w:rsidRDefault="002531B3" w:rsidP="007B22B0">
            <w:pPr>
              <w:pStyle w:val="8"/>
              <w:ind w:right="-108" w:firstLine="0"/>
              <w:jc w:val="left"/>
              <w:rPr>
                <w:rFonts w:ascii="Calibri" w:hAnsi="Calibri"/>
                <w:b w:val="0"/>
                <w:i w:val="0"/>
                <w:sz w:val="20"/>
                <w:lang w:val="ru-RU" w:eastAsia="ru-RU"/>
              </w:rPr>
            </w:pPr>
            <w:r w:rsidRPr="001441A4">
              <w:rPr>
                <w:rFonts w:ascii="Calibri" w:hAnsi="Calibri"/>
                <w:b w:val="0"/>
                <w:i w:val="0"/>
                <w:sz w:val="20"/>
                <w:lang w:val="ru-RU" w:eastAsia="ru-RU"/>
              </w:rPr>
              <w:t xml:space="preserve">Неке жағдайы </w:t>
            </w:r>
            <w:r w:rsidR="004877AF" w:rsidRPr="001441A4">
              <w:rPr>
                <w:rFonts w:ascii="Calibri" w:hAnsi="Calibri"/>
                <w:b w:val="0"/>
                <w:i w:val="0"/>
                <w:sz w:val="20"/>
                <w:lang w:val="ru-RU" w:eastAsia="ru-RU"/>
              </w:rPr>
              <w:t xml:space="preserve">мен </w:t>
            </w:r>
            <w:r w:rsidR="004877AF" w:rsidRPr="00363DFF">
              <w:rPr>
                <w:rFonts w:ascii="Calibri" w:hAnsi="Calibri"/>
                <w:b w:val="0"/>
                <w:i w:val="0"/>
                <w:sz w:val="20"/>
                <w:lang w:val="kk-KZ" w:eastAsia="ru-RU"/>
              </w:rPr>
              <w:t>ж</w:t>
            </w:r>
            <w:r w:rsidR="004877AF" w:rsidRPr="001441A4">
              <w:rPr>
                <w:rFonts w:ascii="Calibri" w:hAnsi="Calibri"/>
                <w:b w:val="0"/>
                <w:i w:val="0"/>
                <w:sz w:val="20"/>
                <w:lang w:val="ru-RU" w:eastAsia="ru-RU"/>
              </w:rPr>
              <w:t xml:space="preserve">екелеген ұлттар </w:t>
            </w:r>
            <w:r w:rsidRPr="001441A4">
              <w:rPr>
                <w:rFonts w:ascii="Calibri" w:hAnsi="Calibri"/>
                <w:b w:val="0"/>
                <w:i w:val="0"/>
                <w:sz w:val="20"/>
                <w:lang w:val="ru-RU" w:eastAsia="ru-RU"/>
              </w:rPr>
              <w:t>бойынша 15 жастан асқан халық көші-қоны</w:t>
            </w:r>
          </w:p>
          <w:p w:rsidR="002531B3" w:rsidRPr="00363DFF" w:rsidRDefault="002531B3" w:rsidP="004877AF">
            <w:pPr>
              <w:ind w:right="-108"/>
              <w:rPr>
                <w:rFonts w:ascii="Calibri" w:hAnsi="Calibri"/>
              </w:rPr>
            </w:pPr>
            <w:r w:rsidRPr="00363DFF">
              <w:rPr>
                <w:rFonts w:ascii="Calibri" w:hAnsi="Calibri"/>
              </w:rPr>
              <w:t>Миграция населения старше 15 лет по состоянию в браке</w:t>
            </w:r>
            <w:r w:rsidR="004877AF" w:rsidRPr="00363DFF">
              <w:rPr>
                <w:rFonts w:ascii="Calibri" w:hAnsi="Calibri"/>
                <w:lang w:val="kk-KZ"/>
              </w:rPr>
              <w:t xml:space="preserve"> </w:t>
            </w:r>
            <w:r w:rsidR="00C2360A" w:rsidRPr="00363DFF">
              <w:rPr>
                <w:rFonts w:ascii="Calibri" w:hAnsi="Calibri"/>
                <w:lang w:val="kk-KZ"/>
              </w:rPr>
              <w:t xml:space="preserve">и отдельным </w:t>
            </w:r>
            <w:r w:rsidRPr="00363DFF">
              <w:rPr>
                <w:rFonts w:ascii="Calibri" w:hAnsi="Calibri"/>
                <w:lang w:val="kk-KZ"/>
              </w:rPr>
              <w:t xml:space="preserve"> </w:t>
            </w:r>
            <w:r w:rsidR="00C2360A" w:rsidRPr="00363DFF">
              <w:rPr>
                <w:rFonts w:ascii="Calibri" w:hAnsi="Calibri"/>
              </w:rPr>
              <w:t>национальностям</w:t>
            </w:r>
            <w:r w:rsidR="00C2360A" w:rsidRPr="00363DFF">
              <w:rPr>
                <w:rFonts w:ascii="Calibri" w:hAnsi="Calibri"/>
                <w:i/>
                <w:lang w:val="kk-KZ"/>
              </w:rPr>
              <w:t xml:space="preserve"> </w:t>
            </w:r>
            <w:r w:rsidRPr="00363DFF">
              <w:rPr>
                <w:rFonts w:ascii="Calibri" w:hAnsi="Calibri"/>
                <w:i/>
                <w:lang w:val="kk-KZ"/>
              </w:rPr>
              <w:t>……………………………………………….</w:t>
            </w:r>
            <w:r w:rsidRPr="00363DFF">
              <w:rPr>
                <w:rFonts w:ascii="Calibri" w:hAnsi="Calibri"/>
                <w:lang w:val="kk-KZ"/>
              </w:rPr>
              <w:t>……………</w:t>
            </w:r>
            <w:r w:rsidR="00C2360A" w:rsidRPr="00363DFF">
              <w:rPr>
                <w:rFonts w:ascii="Calibri" w:hAnsi="Calibri"/>
              </w:rPr>
              <w:t>……</w:t>
            </w:r>
            <w:r w:rsidR="00C2360A" w:rsidRPr="00363DFF">
              <w:rPr>
                <w:rFonts w:ascii="Calibri" w:hAnsi="Calibri"/>
                <w:lang w:val="kk-KZ"/>
              </w:rPr>
              <w:t>....</w:t>
            </w:r>
            <w:r w:rsidRPr="00363DFF">
              <w:rPr>
                <w:rFonts w:ascii="Calibri" w:hAnsi="Calibri"/>
                <w:lang w:val="kk-KZ"/>
              </w:rPr>
              <w:t>….........</w:t>
            </w:r>
            <w:r w:rsidR="00744813" w:rsidRPr="00363DFF">
              <w:rPr>
                <w:rFonts w:ascii="Calibri" w:hAnsi="Calibri"/>
                <w:lang w:val="kk-KZ"/>
              </w:rPr>
              <w:t>...</w:t>
            </w:r>
            <w:r w:rsidRPr="00363DFF">
              <w:rPr>
                <w:rFonts w:ascii="Calibri" w:hAnsi="Calibri"/>
                <w:lang w:val="kk-KZ"/>
              </w:rPr>
              <w:t>..............…</w:t>
            </w:r>
            <w:r w:rsidRPr="00363DFF">
              <w:rPr>
                <w:rFonts w:ascii="Calibri" w:hAnsi="Calibri"/>
              </w:rPr>
              <w:t>….</w:t>
            </w:r>
            <w:r w:rsidR="00C33CFB">
              <w:rPr>
                <w:rFonts w:ascii="Calibri" w:hAnsi="Calibri"/>
              </w:rPr>
              <w:t>.</w:t>
            </w:r>
          </w:p>
        </w:tc>
        <w:tc>
          <w:tcPr>
            <w:tcW w:w="993" w:type="dxa"/>
            <w:vAlign w:val="bottom"/>
          </w:tcPr>
          <w:p w:rsidR="002531B3" w:rsidRPr="00981820" w:rsidRDefault="00263C88" w:rsidP="00A874A4">
            <w:pPr>
              <w:spacing w:before="80"/>
              <w:jc w:val="right"/>
              <w:rPr>
                <w:rFonts w:ascii="Calibri" w:hAnsi="Calibri"/>
                <w:lang w:val="kk-KZ"/>
              </w:rPr>
            </w:pPr>
            <w:r>
              <w:rPr>
                <w:rFonts w:ascii="Calibri" w:hAnsi="Calibri"/>
                <w:lang w:val="kk-KZ"/>
              </w:rPr>
              <w:t>33</w:t>
            </w:r>
          </w:p>
        </w:tc>
      </w:tr>
      <w:tr w:rsidR="00C2360A" w:rsidRPr="00770A25" w:rsidTr="001B241F">
        <w:trPr>
          <w:cantSplit/>
          <w:trHeight w:val="475"/>
        </w:trPr>
        <w:tc>
          <w:tcPr>
            <w:tcW w:w="567" w:type="dxa"/>
          </w:tcPr>
          <w:p w:rsidR="00C2360A" w:rsidRPr="00981820" w:rsidRDefault="00C2360A" w:rsidP="000D1549">
            <w:pPr>
              <w:jc w:val="right"/>
              <w:rPr>
                <w:rFonts w:ascii="Calibri" w:hAnsi="Calibri"/>
              </w:rPr>
            </w:pPr>
            <w:r w:rsidRPr="00981820">
              <w:rPr>
                <w:rFonts w:ascii="Calibri" w:hAnsi="Calibri"/>
              </w:rPr>
              <w:t>11.</w:t>
            </w:r>
          </w:p>
        </w:tc>
        <w:tc>
          <w:tcPr>
            <w:tcW w:w="13466" w:type="dxa"/>
            <w:tcBorders>
              <w:left w:val="nil"/>
            </w:tcBorders>
            <w:vAlign w:val="bottom"/>
          </w:tcPr>
          <w:p w:rsidR="00C2360A" w:rsidRPr="00604EAD" w:rsidRDefault="00C2360A" w:rsidP="007B22B0">
            <w:pPr>
              <w:pStyle w:val="8"/>
              <w:ind w:right="-108" w:firstLine="0"/>
              <w:jc w:val="left"/>
              <w:rPr>
                <w:rFonts w:ascii="Calibri" w:hAnsi="Calibri"/>
                <w:b w:val="0"/>
                <w:i w:val="0"/>
                <w:sz w:val="20"/>
                <w:lang w:val="ru-RU" w:eastAsia="ru-RU"/>
              </w:rPr>
            </w:pPr>
            <w:r w:rsidRPr="001441A4">
              <w:rPr>
                <w:rFonts w:ascii="Calibri" w:hAnsi="Calibri"/>
                <w:b w:val="0"/>
                <w:i w:val="0"/>
                <w:sz w:val="20"/>
                <w:lang w:val="ru-RU" w:eastAsia="ru-RU"/>
              </w:rPr>
              <w:t>ТМД елдерімен халық көші-қоны</w:t>
            </w:r>
          </w:p>
          <w:p w:rsidR="00C2360A" w:rsidRPr="00981820" w:rsidRDefault="00C2360A" w:rsidP="007B22B0">
            <w:pPr>
              <w:ind w:right="-108"/>
              <w:rPr>
                <w:rFonts w:ascii="Calibri" w:hAnsi="Calibri"/>
              </w:rPr>
            </w:pPr>
            <w:r w:rsidRPr="00981820">
              <w:rPr>
                <w:rFonts w:ascii="Calibri" w:hAnsi="Calibri"/>
              </w:rPr>
              <w:t>Миграция населения со странами СНГ</w:t>
            </w:r>
            <w:r w:rsidRPr="00981820">
              <w:rPr>
                <w:rFonts w:ascii="Calibri" w:hAnsi="Calibri"/>
                <w:lang w:val="kk-KZ"/>
              </w:rPr>
              <w:t>...…………………………………</w:t>
            </w:r>
            <w:r w:rsidRPr="00981820">
              <w:rPr>
                <w:rFonts w:ascii="Calibri" w:hAnsi="Calibri"/>
              </w:rPr>
              <w:t>…………………………………….</w:t>
            </w:r>
            <w:r w:rsidRPr="00981820">
              <w:rPr>
                <w:rFonts w:ascii="Calibri" w:hAnsi="Calibri"/>
                <w:lang w:val="kk-KZ"/>
              </w:rPr>
              <w:t>…………….......................……........................................................................…….</w:t>
            </w:r>
          </w:p>
        </w:tc>
        <w:tc>
          <w:tcPr>
            <w:tcW w:w="993" w:type="dxa"/>
            <w:vAlign w:val="bottom"/>
          </w:tcPr>
          <w:p w:rsidR="00C2360A" w:rsidRPr="00981820" w:rsidRDefault="00263C88" w:rsidP="00A874A4">
            <w:pPr>
              <w:spacing w:before="80"/>
              <w:jc w:val="right"/>
              <w:rPr>
                <w:rFonts w:ascii="Calibri" w:hAnsi="Calibri"/>
                <w:lang w:val="kk-KZ"/>
              </w:rPr>
            </w:pPr>
            <w:r>
              <w:rPr>
                <w:rFonts w:ascii="Calibri" w:hAnsi="Calibri"/>
                <w:lang w:val="kk-KZ"/>
              </w:rPr>
              <w:t>34</w:t>
            </w:r>
          </w:p>
        </w:tc>
      </w:tr>
      <w:tr w:rsidR="00C2360A" w:rsidRPr="00363DFF" w:rsidTr="00296DB3">
        <w:trPr>
          <w:cantSplit/>
          <w:trHeight w:val="475"/>
        </w:trPr>
        <w:tc>
          <w:tcPr>
            <w:tcW w:w="567" w:type="dxa"/>
          </w:tcPr>
          <w:p w:rsidR="00C2360A" w:rsidRPr="00363DFF" w:rsidRDefault="00C2360A" w:rsidP="000D1549">
            <w:pPr>
              <w:jc w:val="right"/>
              <w:rPr>
                <w:rFonts w:ascii="Calibri" w:hAnsi="Calibri"/>
              </w:rPr>
            </w:pPr>
            <w:r w:rsidRPr="00363DFF">
              <w:rPr>
                <w:rFonts w:ascii="Calibri" w:hAnsi="Calibri"/>
              </w:rPr>
              <w:t>12.</w:t>
            </w:r>
          </w:p>
        </w:tc>
        <w:tc>
          <w:tcPr>
            <w:tcW w:w="13466" w:type="dxa"/>
            <w:tcBorders>
              <w:left w:val="nil"/>
            </w:tcBorders>
          </w:tcPr>
          <w:p w:rsidR="00C2360A" w:rsidRPr="00363DFF" w:rsidRDefault="00C2360A" w:rsidP="007B22B0">
            <w:pPr>
              <w:ind w:right="-108"/>
              <w:rPr>
                <w:rFonts w:ascii="Calibri" w:hAnsi="Calibri"/>
                <w:lang w:val="kk-KZ"/>
              </w:rPr>
            </w:pPr>
            <w:r w:rsidRPr="00363DFF">
              <w:rPr>
                <w:rFonts w:ascii="Calibri" w:hAnsi="Calibri"/>
                <w:lang w:val="kk-KZ"/>
              </w:rPr>
              <w:t>Басқа елдермен халық көші-қоны</w:t>
            </w:r>
          </w:p>
          <w:p w:rsidR="00C2360A" w:rsidRPr="00363DFF" w:rsidRDefault="00C2360A" w:rsidP="007B22B0">
            <w:pPr>
              <w:ind w:right="-108"/>
              <w:rPr>
                <w:rFonts w:ascii="Calibri" w:hAnsi="Calibri"/>
                <w:lang w:val="kk-KZ"/>
              </w:rPr>
            </w:pPr>
            <w:r w:rsidRPr="00363DFF">
              <w:rPr>
                <w:rFonts w:ascii="Calibri" w:hAnsi="Calibri"/>
                <w:lang w:val="kk-KZ"/>
              </w:rPr>
              <w:t>Миграция населения с</w:t>
            </w:r>
            <w:r w:rsidR="00363DFF" w:rsidRPr="00363DFF">
              <w:rPr>
                <w:rFonts w:ascii="Calibri" w:hAnsi="Calibri"/>
                <w:lang w:val="kk-KZ"/>
              </w:rPr>
              <w:t xml:space="preserve"> </w:t>
            </w:r>
            <w:r w:rsidRPr="00363DFF">
              <w:rPr>
                <w:rFonts w:ascii="Calibri" w:hAnsi="Calibri"/>
                <w:lang w:val="kk-KZ"/>
              </w:rPr>
              <w:t>другими странами...…………………………………</w:t>
            </w:r>
            <w:r w:rsidRPr="00363DFF">
              <w:rPr>
                <w:rFonts w:ascii="Calibri" w:hAnsi="Calibri"/>
              </w:rPr>
              <w:t>…………………………………….</w:t>
            </w:r>
            <w:r w:rsidRPr="00363DFF">
              <w:rPr>
                <w:rFonts w:ascii="Calibri" w:hAnsi="Calibri"/>
                <w:lang w:val="kk-KZ"/>
              </w:rPr>
              <w:t>…………….......................…….........................................</w:t>
            </w:r>
            <w:r w:rsidR="00363DFF" w:rsidRPr="00363DFF">
              <w:rPr>
                <w:rFonts w:ascii="Calibri" w:hAnsi="Calibri"/>
                <w:lang w:val="kk-KZ"/>
              </w:rPr>
              <w:t>...............................</w:t>
            </w:r>
            <w:r w:rsidR="00C33CFB">
              <w:rPr>
                <w:rFonts w:ascii="Calibri" w:hAnsi="Calibri"/>
                <w:lang w:val="kk-KZ"/>
              </w:rPr>
              <w:t>.</w:t>
            </w:r>
          </w:p>
        </w:tc>
        <w:tc>
          <w:tcPr>
            <w:tcW w:w="993" w:type="dxa"/>
            <w:vAlign w:val="bottom"/>
          </w:tcPr>
          <w:p w:rsidR="00C2360A" w:rsidRPr="00363DFF" w:rsidRDefault="00263C88" w:rsidP="00A874A4">
            <w:pPr>
              <w:spacing w:before="80"/>
              <w:jc w:val="right"/>
              <w:rPr>
                <w:rFonts w:ascii="Calibri" w:hAnsi="Calibri"/>
                <w:lang w:val="kk-KZ"/>
              </w:rPr>
            </w:pPr>
            <w:r>
              <w:rPr>
                <w:rFonts w:ascii="Calibri" w:hAnsi="Calibri"/>
                <w:lang w:val="kk-KZ"/>
              </w:rPr>
              <w:t>37</w:t>
            </w:r>
          </w:p>
        </w:tc>
      </w:tr>
      <w:tr w:rsidR="00C2360A" w:rsidRPr="00770A25" w:rsidTr="001B241F">
        <w:trPr>
          <w:cantSplit/>
          <w:trHeight w:val="475"/>
        </w:trPr>
        <w:tc>
          <w:tcPr>
            <w:tcW w:w="567" w:type="dxa"/>
          </w:tcPr>
          <w:p w:rsidR="00C2360A" w:rsidRPr="00363DFF" w:rsidRDefault="00C2360A" w:rsidP="000D1549">
            <w:pPr>
              <w:jc w:val="right"/>
              <w:rPr>
                <w:rFonts w:ascii="Calibri" w:hAnsi="Calibri"/>
              </w:rPr>
            </w:pPr>
            <w:r w:rsidRPr="00363DFF">
              <w:rPr>
                <w:rFonts w:ascii="Calibri" w:hAnsi="Calibri"/>
              </w:rPr>
              <w:t>13.</w:t>
            </w:r>
          </w:p>
        </w:tc>
        <w:tc>
          <w:tcPr>
            <w:tcW w:w="13466" w:type="dxa"/>
            <w:tcBorders>
              <w:left w:val="nil"/>
            </w:tcBorders>
            <w:vAlign w:val="bottom"/>
          </w:tcPr>
          <w:p w:rsidR="00C2360A" w:rsidRPr="00363DFF" w:rsidRDefault="00C2360A" w:rsidP="007B22B0">
            <w:pPr>
              <w:ind w:right="-108"/>
              <w:rPr>
                <w:rFonts w:ascii="Calibri" w:hAnsi="Calibri"/>
              </w:rPr>
            </w:pPr>
            <w:r w:rsidRPr="00363DFF">
              <w:rPr>
                <w:rFonts w:ascii="Calibri" w:hAnsi="Calibri"/>
              </w:rPr>
              <w:t>Өңіраралық халық көші-қоны</w:t>
            </w:r>
          </w:p>
          <w:p w:rsidR="00C2360A" w:rsidRPr="00363DFF" w:rsidRDefault="00C2360A" w:rsidP="002F5CBD">
            <w:pPr>
              <w:ind w:right="-108"/>
              <w:rPr>
                <w:rFonts w:ascii="Calibri" w:hAnsi="Calibri"/>
                <w:lang w:val="kk-KZ"/>
              </w:rPr>
            </w:pPr>
            <w:r w:rsidRPr="00363DFF">
              <w:rPr>
                <w:rFonts w:ascii="Calibri" w:hAnsi="Calibri"/>
              </w:rPr>
              <w:t>Межрегиональная миграция населения</w:t>
            </w:r>
            <w:r w:rsidRPr="00363DFF">
              <w:rPr>
                <w:rFonts w:ascii="Calibri" w:hAnsi="Calibri"/>
                <w:lang w:val="kk-KZ"/>
              </w:rPr>
              <w:t xml:space="preserve"> …………………………………………………………………………………</w:t>
            </w:r>
            <w:r w:rsidRPr="00363DFF">
              <w:rPr>
                <w:rFonts w:ascii="Calibri" w:hAnsi="Calibri"/>
              </w:rPr>
              <w:t>…………………………………………………..</w:t>
            </w:r>
            <w:r w:rsidRPr="00363DFF">
              <w:rPr>
                <w:rFonts w:ascii="Calibri" w:hAnsi="Calibri"/>
                <w:lang w:val="kk-KZ"/>
              </w:rPr>
              <w:t>…..........................………...................</w:t>
            </w:r>
          </w:p>
        </w:tc>
        <w:tc>
          <w:tcPr>
            <w:tcW w:w="993" w:type="dxa"/>
            <w:vAlign w:val="bottom"/>
          </w:tcPr>
          <w:p w:rsidR="00C2360A" w:rsidRPr="00981820" w:rsidRDefault="00263C88" w:rsidP="00A874A4">
            <w:pPr>
              <w:spacing w:before="80"/>
              <w:jc w:val="right"/>
              <w:rPr>
                <w:rFonts w:ascii="Calibri" w:hAnsi="Calibri"/>
                <w:lang w:val="kk-KZ"/>
              </w:rPr>
            </w:pPr>
            <w:r>
              <w:rPr>
                <w:rFonts w:ascii="Calibri" w:hAnsi="Calibri"/>
                <w:lang w:val="kk-KZ"/>
              </w:rPr>
              <w:t>40</w:t>
            </w:r>
          </w:p>
        </w:tc>
      </w:tr>
      <w:tr w:rsidR="00C2360A" w:rsidRPr="00770A25" w:rsidTr="002F5CBD">
        <w:trPr>
          <w:cantSplit/>
          <w:trHeight w:val="475"/>
        </w:trPr>
        <w:tc>
          <w:tcPr>
            <w:tcW w:w="567" w:type="dxa"/>
          </w:tcPr>
          <w:p w:rsidR="00C2360A" w:rsidRPr="00981820" w:rsidRDefault="00C2360A" w:rsidP="000D1549">
            <w:pPr>
              <w:jc w:val="right"/>
              <w:rPr>
                <w:rFonts w:ascii="Calibri" w:hAnsi="Calibri"/>
              </w:rPr>
            </w:pPr>
            <w:r w:rsidRPr="00981820">
              <w:rPr>
                <w:rFonts w:ascii="Calibri" w:hAnsi="Calibri"/>
              </w:rPr>
              <w:t>14.</w:t>
            </w:r>
          </w:p>
        </w:tc>
        <w:tc>
          <w:tcPr>
            <w:tcW w:w="13466" w:type="dxa"/>
            <w:tcBorders>
              <w:left w:val="nil"/>
            </w:tcBorders>
            <w:vAlign w:val="bottom"/>
          </w:tcPr>
          <w:p w:rsidR="00C2360A" w:rsidRPr="00981820" w:rsidRDefault="00C2360A" w:rsidP="002F5CBD">
            <w:pPr>
              <w:ind w:right="-108"/>
              <w:rPr>
                <w:rFonts w:ascii="Calibri" w:hAnsi="Calibri"/>
              </w:rPr>
            </w:pPr>
            <w:r w:rsidRPr="00981820">
              <w:rPr>
                <w:rFonts w:ascii="Calibri" w:hAnsi="Calibri"/>
              </w:rPr>
              <w:t>Өңір</w:t>
            </w:r>
            <w:r>
              <w:rPr>
                <w:rFonts w:ascii="Calibri" w:hAnsi="Calibri"/>
              </w:rPr>
              <w:t>л</w:t>
            </w:r>
            <w:r>
              <w:rPr>
                <w:rFonts w:ascii="Calibri" w:hAnsi="Calibri"/>
                <w:lang w:val="kk-KZ"/>
              </w:rPr>
              <w:t>ік</w:t>
            </w:r>
            <w:r w:rsidRPr="00981820">
              <w:rPr>
                <w:rFonts w:ascii="Calibri" w:hAnsi="Calibri"/>
              </w:rPr>
              <w:t xml:space="preserve"> халық көші-қоны</w:t>
            </w:r>
          </w:p>
          <w:p w:rsidR="00C2360A" w:rsidRPr="00981820" w:rsidRDefault="00C2360A" w:rsidP="002F5CBD">
            <w:pPr>
              <w:ind w:right="-108"/>
              <w:rPr>
                <w:rFonts w:ascii="Calibri" w:hAnsi="Calibri"/>
                <w:lang w:val="kk-KZ"/>
              </w:rPr>
            </w:pPr>
            <w:r w:rsidRPr="00981820">
              <w:rPr>
                <w:rFonts w:ascii="Calibri" w:hAnsi="Calibri"/>
              </w:rPr>
              <w:t>Региональная миграция населения</w:t>
            </w:r>
            <w:r w:rsidRPr="00981820">
              <w:rPr>
                <w:rFonts w:ascii="Calibri" w:hAnsi="Calibri"/>
                <w:lang w:val="kk-KZ"/>
              </w:rPr>
              <w:t xml:space="preserve"> …………………………………………………………………………………………</w:t>
            </w:r>
            <w:r w:rsidRPr="00981820">
              <w:rPr>
                <w:rFonts w:ascii="Calibri" w:hAnsi="Calibri"/>
              </w:rPr>
              <w:t>…………………………………………………..</w:t>
            </w:r>
            <w:r w:rsidRPr="00981820">
              <w:rPr>
                <w:rFonts w:ascii="Calibri" w:hAnsi="Calibri"/>
                <w:lang w:val="kk-KZ"/>
              </w:rPr>
              <w:t>…..........................………...................</w:t>
            </w:r>
          </w:p>
        </w:tc>
        <w:tc>
          <w:tcPr>
            <w:tcW w:w="993" w:type="dxa"/>
            <w:vAlign w:val="bottom"/>
          </w:tcPr>
          <w:p w:rsidR="00C2360A" w:rsidRPr="00981820" w:rsidRDefault="00C2360A" w:rsidP="00263C88">
            <w:pPr>
              <w:spacing w:before="80"/>
              <w:jc w:val="right"/>
              <w:rPr>
                <w:rFonts w:ascii="Calibri" w:hAnsi="Calibri"/>
                <w:lang w:val="kk-KZ"/>
              </w:rPr>
            </w:pPr>
            <w:r w:rsidRPr="00981820">
              <w:rPr>
                <w:rFonts w:ascii="Calibri" w:hAnsi="Calibri"/>
                <w:lang w:val="kk-KZ"/>
              </w:rPr>
              <w:t>4</w:t>
            </w:r>
            <w:r w:rsidR="00263C88">
              <w:rPr>
                <w:rFonts w:ascii="Calibri" w:hAnsi="Calibri"/>
                <w:lang w:val="kk-KZ"/>
              </w:rPr>
              <w:t>3</w:t>
            </w:r>
          </w:p>
        </w:tc>
      </w:tr>
      <w:tr w:rsidR="00836A7C" w:rsidRPr="00017888" w:rsidTr="001B241F">
        <w:trPr>
          <w:cantSplit/>
          <w:trHeight w:val="475"/>
        </w:trPr>
        <w:tc>
          <w:tcPr>
            <w:tcW w:w="567" w:type="dxa"/>
          </w:tcPr>
          <w:p w:rsidR="00836A7C" w:rsidRPr="00981820" w:rsidRDefault="00836A7C" w:rsidP="000D1549">
            <w:pPr>
              <w:jc w:val="right"/>
              <w:rPr>
                <w:rFonts w:ascii="Calibri" w:hAnsi="Calibri"/>
              </w:rPr>
            </w:pPr>
            <w:r w:rsidRPr="00981820">
              <w:rPr>
                <w:rFonts w:ascii="Calibri" w:hAnsi="Calibri"/>
              </w:rPr>
              <w:t>1</w:t>
            </w:r>
            <w:r>
              <w:rPr>
                <w:rFonts w:ascii="Calibri" w:hAnsi="Calibri"/>
                <w:lang w:val="kk-KZ"/>
              </w:rPr>
              <w:t>5</w:t>
            </w:r>
            <w:r w:rsidRPr="00981820">
              <w:rPr>
                <w:rFonts w:ascii="Calibri" w:hAnsi="Calibri"/>
              </w:rPr>
              <w:t>.</w:t>
            </w:r>
          </w:p>
        </w:tc>
        <w:tc>
          <w:tcPr>
            <w:tcW w:w="13466" w:type="dxa"/>
            <w:tcBorders>
              <w:left w:val="nil"/>
            </w:tcBorders>
            <w:vAlign w:val="bottom"/>
          </w:tcPr>
          <w:p w:rsidR="00836A7C" w:rsidRPr="00981820" w:rsidRDefault="00836A7C" w:rsidP="007F14E5">
            <w:pPr>
              <w:ind w:right="-10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2017-2018</w:t>
            </w:r>
            <w:r w:rsidRPr="00981820">
              <w:rPr>
                <w:rFonts w:ascii="Calibri" w:hAnsi="Calibri"/>
              </w:rPr>
              <w:t xml:space="preserve">жж. </w:t>
            </w:r>
            <w:r w:rsidRPr="00641570">
              <w:rPr>
                <w:rFonts w:ascii="Calibri" w:hAnsi="Calibri"/>
              </w:rPr>
              <w:t>Солтүстік</w:t>
            </w:r>
            <w:r w:rsidRPr="00EC27A0">
              <w:rPr>
                <w:rFonts w:ascii="Calibri" w:hAnsi="Calibri"/>
              </w:rPr>
              <w:t xml:space="preserve"> Қазақстан </w:t>
            </w:r>
            <w:r w:rsidRPr="00981820">
              <w:rPr>
                <w:rFonts w:ascii="Calibri" w:hAnsi="Calibri"/>
              </w:rPr>
              <w:t>облысы</w:t>
            </w:r>
            <w:r>
              <w:rPr>
                <w:rFonts w:ascii="Calibri" w:hAnsi="Calibri"/>
                <w:lang w:val="kk-KZ"/>
              </w:rPr>
              <w:t>ндағы</w:t>
            </w:r>
            <w:r w:rsidRPr="00981820">
              <w:rPr>
                <w:rFonts w:ascii="Calibri" w:hAnsi="Calibri"/>
              </w:rPr>
              <w:t xml:space="preserve"> хал</w:t>
            </w:r>
            <w:r>
              <w:rPr>
                <w:rFonts w:ascii="Calibri" w:hAnsi="Calibri"/>
                <w:lang w:val="kk-KZ"/>
              </w:rPr>
              <w:t>ы</w:t>
            </w:r>
            <w:r w:rsidRPr="00981820">
              <w:rPr>
                <w:rFonts w:ascii="Calibri" w:hAnsi="Calibri"/>
              </w:rPr>
              <w:t>қ көші-қоны</w:t>
            </w:r>
          </w:p>
          <w:p w:rsidR="00836A7C" w:rsidRPr="000670BF" w:rsidRDefault="00836A7C" w:rsidP="00123406">
            <w:pPr>
              <w:ind w:right="-108"/>
              <w:rPr>
                <w:rFonts w:ascii="Calibri" w:hAnsi="Calibri"/>
              </w:rPr>
            </w:pPr>
            <w:r w:rsidRPr="00981820">
              <w:rPr>
                <w:rFonts w:ascii="Calibri" w:hAnsi="Calibri"/>
              </w:rPr>
              <w:t xml:space="preserve">Миграция населения </w:t>
            </w:r>
            <w:r>
              <w:rPr>
                <w:rFonts w:ascii="Calibri" w:hAnsi="Calibri"/>
              </w:rPr>
              <w:t>Северо-Казахстанской</w:t>
            </w:r>
            <w:r w:rsidRPr="00981820">
              <w:rPr>
                <w:rFonts w:ascii="Calibri" w:hAnsi="Calibri"/>
              </w:rPr>
              <w:t xml:space="preserve"> о</w:t>
            </w:r>
            <w:r>
              <w:rPr>
                <w:rFonts w:ascii="Calibri" w:hAnsi="Calibri"/>
              </w:rPr>
              <w:t>бласти 2017-2018</w:t>
            </w:r>
            <w:r w:rsidRPr="00981820">
              <w:rPr>
                <w:rFonts w:ascii="Calibri" w:hAnsi="Calibri"/>
              </w:rPr>
              <w:t>гг</w:t>
            </w:r>
            <w:r w:rsidRPr="00981820">
              <w:rPr>
                <w:rFonts w:ascii="Calibri" w:hAnsi="Calibri"/>
                <w:lang w:val="kk-KZ"/>
              </w:rPr>
              <w:t>……………………………………………………………………………………………................</w:t>
            </w:r>
            <w:r>
              <w:rPr>
                <w:rFonts w:ascii="Calibri" w:hAnsi="Calibri"/>
                <w:lang w:val="kk-KZ"/>
              </w:rPr>
              <w:t>.</w:t>
            </w:r>
            <w:r w:rsidR="00123406">
              <w:rPr>
                <w:rFonts w:ascii="Calibri" w:hAnsi="Calibri"/>
              </w:rPr>
              <w:t>........................................</w:t>
            </w:r>
          </w:p>
        </w:tc>
        <w:tc>
          <w:tcPr>
            <w:tcW w:w="993" w:type="dxa"/>
            <w:vAlign w:val="bottom"/>
          </w:tcPr>
          <w:p w:rsidR="00836A7C" w:rsidRPr="00981820" w:rsidRDefault="00836A7C" w:rsidP="002F5CBD">
            <w:pPr>
              <w:spacing w:before="80"/>
              <w:jc w:val="right"/>
              <w:rPr>
                <w:rFonts w:ascii="Calibri" w:hAnsi="Calibri"/>
                <w:lang w:val="kk-KZ"/>
              </w:rPr>
            </w:pPr>
            <w:r>
              <w:rPr>
                <w:rFonts w:ascii="Calibri" w:hAnsi="Calibri"/>
                <w:lang w:val="kk-KZ"/>
              </w:rPr>
              <w:t>46</w:t>
            </w:r>
          </w:p>
        </w:tc>
      </w:tr>
    </w:tbl>
    <w:p w:rsidR="002E5712" w:rsidRPr="00017888" w:rsidRDefault="002E5712">
      <w:pPr>
        <w:jc w:val="center"/>
        <w:rPr>
          <w:rFonts w:ascii="Calibri" w:hAnsi="Calibri"/>
          <w:b/>
          <w:sz w:val="22"/>
          <w:lang w:val="kk-KZ"/>
        </w:rPr>
      </w:pPr>
    </w:p>
    <w:tbl>
      <w:tblPr>
        <w:tblW w:w="0" w:type="auto"/>
        <w:tblInd w:w="250" w:type="dxa"/>
        <w:tblLayout w:type="fixed"/>
        <w:tblLook w:val="0000"/>
      </w:tblPr>
      <w:tblGrid>
        <w:gridCol w:w="7258"/>
        <w:gridCol w:w="236"/>
        <w:gridCol w:w="7258"/>
      </w:tblGrid>
      <w:tr w:rsidR="002E5712" w:rsidRPr="00770A25">
        <w:trPr>
          <w:trHeight w:val="485"/>
        </w:trPr>
        <w:tc>
          <w:tcPr>
            <w:tcW w:w="7258" w:type="dxa"/>
          </w:tcPr>
          <w:p w:rsidR="002E5712" w:rsidRPr="001B241F" w:rsidRDefault="002E5712">
            <w:pPr>
              <w:pageBreakBefore/>
              <w:spacing w:after="240"/>
              <w:ind w:left="-108" w:right="62"/>
              <w:jc w:val="center"/>
              <w:rPr>
                <w:rFonts w:ascii="Calibri" w:hAnsi="Calibri"/>
                <w:b/>
                <w:szCs w:val="24"/>
                <w:lang w:val="kk-KZ"/>
              </w:rPr>
            </w:pPr>
            <w:r w:rsidRPr="001B241F">
              <w:rPr>
                <w:rFonts w:ascii="Calibri" w:hAnsi="Calibri"/>
                <w:b/>
                <w:szCs w:val="24"/>
                <w:lang w:val="kk-KZ"/>
              </w:rPr>
              <w:lastRenderedPageBreak/>
              <w:t>Әдіснамалық түсініктемелер</w:t>
            </w:r>
          </w:p>
          <w:p w:rsidR="002E5712" w:rsidRPr="00030393" w:rsidRDefault="002E5712" w:rsidP="00FE6EC2">
            <w:pPr>
              <w:pStyle w:val="a9"/>
              <w:ind w:left="0" w:right="62" w:firstLine="0"/>
              <w:rPr>
                <w:rFonts w:ascii="Calibri" w:hAnsi="Calibri"/>
                <w:i w:val="0"/>
                <w:lang w:val="kk-KZ" w:eastAsia="ru-RU"/>
              </w:rPr>
            </w:pPr>
            <w:r w:rsidRPr="00030393">
              <w:rPr>
                <w:rFonts w:ascii="Calibri" w:hAnsi="Calibri"/>
                <w:i w:val="0"/>
                <w:lang w:val="kk-KZ" w:eastAsia="ru-RU"/>
              </w:rPr>
              <w:t>Халық көші-қоны –</w:t>
            </w:r>
            <w:r w:rsidR="006D0579" w:rsidRPr="00030393">
              <w:rPr>
                <w:rFonts w:ascii="Calibri" w:hAnsi="Calibri"/>
                <w:i w:val="0"/>
                <w:lang w:val="kk-KZ" w:eastAsia="ru-RU"/>
              </w:rPr>
              <w:t xml:space="preserve"> </w:t>
            </w:r>
            <w:r w:rsidR="006A71B6">
              <w:rPr>
                <w:rFonts w:ascii="Calibri" w:hAnsi="Calibri"/>
                <w:i w:val="0"/>
                <w:lang w:val="kk-KZ" w:eastAsia="ru-RU"/>
              </w:rPr>
              <w:t xml:space="preserve">жеке </w:t>
            </w:r>
            <w:r w:rsidR="00B66A99">
              <w:rPr>
                <w:rFonts w:ascii="Calibri" w:hAnsi="Calibri"/>
                <w:i w:val="0"/>
                <w:lang w:val="kk-KZ" w:eastAsia="ru-RU"/>
              </w:rPr>
              <w:t>адамд</w:t>
            </w:r>
            <w:r w:rsidR="006A71B6">
              <w:rPr>
                <w:rFonts w:ascii="Calibri" w:hAnsi="Calibri"/>
                <w:i w:val="0"/>
                <w:lang w:val="kk-KZ" w:eastAsia="ru-RU"/>
              </w:rPr>
              <w:t xml:space="preserve">ардың бір мемлекеттен басқа мемлекетке, сондай-ақ мемлекет ішінде тұрақты немесе уақытша, </w:t>
            </w:r>
            <w:r w:rsidR="00B66A99">
              <w:rPr>
                <w:rFonts w:ascii="Calibri" w:hAnsi="Calibri"/>
                <w:i w:val="0"/>
                <w:lang w:val="kk-KZ" w:eastAsia="ru-RU"/>
              </w:rPr>
              <w:t xml:space="preserve">еркін немесе амалсыз </w:t>
            </w:r>
            <w:r w:rsidR="006D0579" w:rsidRPr="00030393">
              <w:rPr>
                <w:rFonts w:ascii="Calibri" w:hAnsi="Calibri"/>
                <w:i w:val="0"/>
                <w:lang w:val="kk-KZ" w:eastAsia="ru-RU"/>
              </w:rPr>
              <w:t>орын ауыстыруы.</w:t>
            </w:r>
          </w:p>
          <w:p w:rsidR="002E5712" w:rsidRPr="00030393" w:rsidRDefault="002E5712" w:rsidP="00FE6EC2">
            <w:pPr>
              <w:pStyle w:val="a9"/>
              <w:ind w:left="0" w:firstLine="284"/>
              <w:rPr>
                <w:rFonts w:ascii="Calibri" w:hAnsi="Calibri"/>
                <w:i w:val="0"/>
                <w:lang w:val="kk-KZ" w:eastAsia="ru-RU"/>
              </w:rPr>
            </w:pPr>
            <w:r w:rsidRPr="00030393">
              <w:rPr>
                <w:rFonts w:ascii="Calibri" w:hAnsi="Calibri"/>
                <w:i w:val="0"/>
                <w:lang w:val="kk-KZ" w:eastAsia="ru-RU"/>
              </w:rPr>
              <w:t>Көшіп-қонушы</w:t>
            </w:r>
            <w:r w:rsidR="006D0579" w:rsidRPr="00030393">
              <w:rPr>
                <w:rFonts w:ascii="Calibri" w:hAnsi="Calibri"/>
                <w:i w:val="0"/>
                <w:lang w:val="kk-KZ" w:eastAsia="ru-RU"/>
              </w:rPr>
              <w:t xml:space="preserve"> </w:t>
            </w:r>
            <w:r w:rsidRPr="00030393">
              <w:rPr>
                <w:rFonts w:ascii="Calibri" w:hAnsi="Calibri"/>
                <w:i w:val="0"/>
                <w:lang w:val="kk-KZ" w:eastAsia="ru-RU"/>
              </w:rPr>
              <w:t xml:space="preserve">– </w:t>
            </w:r>
            <w:r w:rsidR="00B66A99">
              <w:rPr>
                <w:rFonts w:ascii="Calibri" w:hAnsi="Calibri"/>
                <w:i w:val="0"/>
                <w:lang w:val="kk-KZ" w:eastAsia="ru-RU"/>
              </w:rPr>
              <w:t xml:space="preserve">себептері мен ұзақтылығына байланыссыз Қазақстан Республикасына келген және Қазақстан Республикасынан кеткен, сондай-ақ Қазақстан Республикасының ішінде қоныс аударатын адам. </w:t>
            </w:r>
          </w:p>
          <w:p w:rsidR="002E5712" w:rsidRPr="00030393" w:rsidRDefault="006D0579" w:rsidP="00FE6EC2">
            <w:pPr>
              <w:pStyle w:val="a9"/>
              <w:ind w:left="0" w:firstLine="284"/>
              <w:rPr>
                <w:rFonts w:ascii="Calibri" w:hAnsi="Calibri"/>
                <w:i w:val="0"/>
                <w:lang w:val="kk-KZ" w:eastAsia="ru-RU"/>
              </w:rPr>
            </w:pPr>
            <w:r w:rsidRPr="00030393">
              <w:rPr>
                <w:rFonts w:ascii="Calibri" w:hAnsi="Calibri"/>
                <w:i w:val="0"/>
                <w:lang w:val="kk-KZ" w:eastAsia="ru-RU"/>
              </w:rPr>
              <w:t>Келгендер саны</w:t>
            </w:r>
            <w:r w:rsidRPr="00030393">
              <w:rPr>
                <w:rFonts w:ascii="Calibri" w:hAnsi="Calibri"/>
                <w:lang w:val="kk-KZ" w:eastAsia="ru-RU"/>
              </w:rPr>
              <w:t xml:space="preserve"> </w:t>
            </w:r>
            <w:r w:rsidR="00DC24F5" w:rsidRPr="00030393">
              <w:rPr>
                <w:rFonts w:ascii="Calibri" w:hAnsi="Calibri"/>
                <w:i w:val="0"/>
                <w:lang w:val="kk-KZ" w:eastAsia="ru-RU"/>
              </w:rPr>
              <w:t xml:space="preserve">– </w:t>
            </w:r>
            <w:r w:rsidRPr="00030393">
              <w:rPr>
                <w:rFonts w:ascii="Calibri" w:hAnsi="Calibri"/>
                <w:i w:val="0"/>
                <w:lang w:val="kk-KZ" w:eastAsia="ru-RU"/>
              </w:rPr>
              <w:t xml:space="preserve">есепті </w:t>
            </w:r>
            <w:r w:rsidR="00B66A99">
              <w:rPr>
                <w:rFonts w:ascii="Calibri" w:hAnsi="Calibri"/>
                <w:i w:val="0"/>
                <w:lang w:val="kk-KZ" w:eastAsia="ru-RU"/>
              </w:rPr>
              <w:t>кезең</w:t>
            </w:r>
            <w:r w:rsidRPr="00030393">
              <w:rPr>
                <w:rFonts w:ascii="Calibri" w:hAnsi="Calibri"/>
                <w:i w:val="0"/>
                <w:lang w:val="kk-KZ" w:eastAsia="ru-RU"/>
              </w:rPr>
              <w:t>де сырттан осы өңірге көшіп келген адамдар саны</w:t>
            </w:r>
            <w:r w:rsidR="002E5712" w:rsidRPr="00030393">
              <w:rPr>
                <w:rFonts w:ascii="Calibri" w:hAnsi="Calibri"/>
                <w:i w:val="0"/>
                <w:lang w:val="kk-KZ" w:eastAsia="ru-RU"/>
              </w:rPr>
              <w:t>.</w:t>
            </w:r>
          </w:p>
          <w:p w:rsidR="002E5712" w:rsidRPr="00030393" w:rsidRDefault="006D0579" w:rsidP="00FE6EC2">
            <w:pPr>
              <w:pStyle w:val="a9"/>
              <w:ind w:left="0" w:firstLine="284"/>
              <w:rPr>
                <w:rFonts w:ascii="Calibri" w:hAnsi="Calibri"/>
                <w:i w:val="0"/>
                <w:lang w:val="kk-KZ" w:eastAsia="ru-RU"/>
              </w:rPr>
            </w:pPr>
            <w:r w:rsidRPr="00030393">
              <w:rPr>
                <w:rFonts w:ascii="Calibri" w:hAnsi="Calibri"/>
                <w:i w:val="0"/>
                <w:lang w:val="kk-KZ" w:eastAsia="ru-RU"/>
              </w:rPr>
              <w:t xml:space="preserve">Кеткендер саны </w:t>
            </w:r>
            <w:r w:rsidR="00DC24F5" w:rsidRPr="00030393">
              <w:rPr>
                <w:rFonts w:ascii="Calibri" w:hAnsi="Calibri"/>
                <w:i w:val="0"/>
                <w:lang w:val="kk-KZ" w:eastAsia="ru-RU"/>
              </w:rPr>
              <w:t xml:space="preserve">– </w:t>
            </w:r>
            <w:r w:rsidRPr="00030393">
              <w:rPr>
                <w:rFonts w:ascii="Calibri" w:hAnsi="Calibri"/>
                <w:i w:val="0"/>
                <w:lang w:val="kk-KZ" w:eastAsia="ru-RU"/>
              </w:rPr>
              <w:t xml:space="preserve">есепті </w:t>
            </w:r>
            <w:r w:rsidR="00B66A99">
              <w:rPr>
                <w:rFonts w:ascii="Calibri" w:hAnsi="Calibri"/>
                <w:i w:val="0"/>
                <w:lang w:val="kk-KZ" w:eastAsia="ru-RU"/>
              </w:rPr>
              <w:t>кезеңде</w:t>
            </w:r>
            <w:r w:rsidRPr="00030393">
              <w:rPr>
                <w:rFonts w:ascii="Calibri" w:hAnsi="Calibri"/>
                <w:i w:val="0"/>
                <w:lang w:val="kk-KZ" w:eastAsia="ru-RU"/>
              </w:rPr>
              <w:t xml:space="preserve"> сыртқа осы өңірден көшіп кеткен адамдар саны.</w:t>
            </w:r>
            <w:r w:rsidR="002E5712" w:rsidRPr="00030393">
              <w:rPr>
                <w:rFonts w:ascii="Calibri" w:hAnsi="Calibri"/>
                <w:i w:val="0"/>
                <w:lang w:val="kk-KZ" w:eastAsia="ru-RU"/>
              </w:rPr>
              <w:t xml:space="preserve"> </w:t>
            </w:r>
          </w:p>
          <w:p w:rsidR="00645B1B" w:rsidRDefault="00645B1B" w:rsidP="00FE6EC2">
            <w:pPr>
              <w:pStyle w:val="a9"/>
              <w:ind w:left="0" w:firstLine="284"/>
              <w:rPr>
                <w:rFonts w:ascii="Calibri" w:hAnsi="Calibri"/>
                <w:i w:val="0"/>
                <w:lang w:val="kk-KZ" w:eastAsia="ru-RU"/>
              </w:rPr>
            </w:pPr>
            <w:r>
              <w:rPr>
                <w:rFonts w:ascii="Calibri" w:hAnsi="Calibri"/>
                <w:i w:val="0"/>
                <w:lang w:val="kk-KZ" w:eastAsia="ru-RU"/>
              </w:rPr>
              <w:t xml:space="preserve">Аумаққа </w:t>
            </w:r>
            <w:r w:rsidR="006D0579" w:rsidRPr="00B66A99">
              <w:rPr>
                <w:rFonts w:ascii="Calibri" w:hAnsi="Calibri"/>
                <w:i w:val="0"/>
                <w:lang w:val="kk-KZ" w:eastAsia="ru-RU"/>
              </w:rPr>
              <w:t>келген</w:t>
            </w:r>
            <w:r>
              <w:rPr>
                <w:rFonts w:ascii="Calibri" w:hAnsi="Calibri"/>
                <w:i w:val="0"/>
                <w:lang w:val="kk-KZ" w:eastAsia="ru-RU"/>
              </w:rPr>
              <w:t xml:space="preserve"> адамдар саны, сондай-ақ о</w:t>
            </w:r>
            <w:r w:rsidR="006D0579" w:rsidRPr="00B66A99">
              <w:rPr>
                <w:rFonts w:ascii="Calibri" w:hAnsi="Calibri"/>
                <w:i w:val="0"/>
                <w:lang w:val="kk-KZ" w:eastAsia="ru-RU"/>
              </w:rPr>
              <w:t xml:space="preserve">дан кеткендер саны </w:t>
            </w:r>
            <w:r>
              <w:rPr>
                <w:rFonts w:ascii="Calibri" w:hAnsi="Calibri"/>
                <w:i w:val="0"/>
                <w:lang w:val="kk-KZ" w:eastAsia="ru-RU"/>
              </w:rPr>
              <w:t xml:space="preserve">тұрақты </w:t>
            </w:r>
            <w:r w:rsidRPr="00B66A99">
              <w:rPr>
                <w:rFonts w:ascii="Calibri" w:hAnsi="Calibri"/>
                <w:i w:val="0"/>
                <w:lang w:val="kk-KZ" w:eastAsia="ru-RU"/>
              </w:rPr>
              <w:t xml:space="preserve">тұрғын орынға </w:t>
            </w:r>
            <w:r>
              <w:rPr>
                <w:rFonts w:ascii="Calibri" w:hAnsi="Calibri"/>
                <w:i w:val="0"/>
                <w:lang w:val="kk-KZ" w:eastAsia="ru-RU"/>
              </w:rPr>
              <w:t>тіркелген немесе тіркеуден алынған кезде құрастырылатын келгендер</w:t>
            </w:r>
            <w:r w:rsidRPr="00B66A99">
              <w:rPr>
                <w:rFonts w:ascii="Calibri" w:hAnsi="Calibri"/>
                <w:i w:val="0"/>
                <w:lang w:val="kk-KZ" w:eastAsia="ru-RU"/>
              </w:rPr>
              <w:t xml:space="preserve"> мен кеткендердің статистикалық есеп</w:t>
            </w:r>
            <w:r w:rsidR="002E4D3F">
              <w:rPr>
                <w:rFonts w:ascii="Calibri" w:hAnsi="Calibri"/>
                <w:i w:val="0"/>
                <w:lang w:val="kk-KZ" w:eastAsia="ru-RU"/>
              </w:rPr>
              <w:t>ке алу</w:t>
            </w:r>
            <w:r w:rsidRPr="00B66A99">
              <w:rPr>
                <w:rFonts w:ascii="Calibri" w:hAnsi="Calibri"/>
                <w:i w:val="0"/>
                <w:lang w:val="kk-KZ" w:eastAsia="ru-RU"/>
              </w:rPr>
              <w:t xml:space="preserve"> талондары</w:t>
            </w:r>
            <w:r w:rsidR="002E4D3F">
              <w:rPr>
                <w:rFonts w:ascii="Calibri" w:hAnsi="Calibri"/>
                <w:i w:val="0"/>
                <w:lang w:val="kk-KZ" w:eastAsia="ru-RU"/>
              </w:rPr>
              <w:t xml:space="preserve"> түрінде Қазақстан Республикасы Ішкі істер министрлігі</w:t>
            </w:r>
            <w:r w:rsidRPr="00B66A99">
              <w:rPr>
                <w:rFonts w:ascii="Calibri" w:hAnsi="Calibri"/>
                <w:i w:val="0"/>
                <w:lang w:val="kk-KZ" w:eastAsia="ru-RU"/>
              </w:rPr>
              <w:t>н</w:t>
            </w:r>
            <w:r w:rsidR="002E4D3F">
              <w:rPr>
                <w:rFonts w:ascii="Calibri" w:hAnsi="Calibri"/>
                <w:i w:val="0"/>
                <w:lang w:val="kk-KZ" w:eastAsia="ru-RU"/>
              </w:rPr>
              <w:t>ің әкімшілік көздерінен</w:t>
            </w:r>
            <w:r w:rsidR="0071009F">
              <w:rPr>
                <w:rFonts w:ascii="Calibri" w:hAnsi="Calibri"/>
                <w:i w:val="0"/>
                <w:lang w:val="kk-KZ" w:eastAsia="ru-RU"/>
              </w:rPr>
              <w:t xml:space="preserve"> келіп түсетін деректерді</w:t>
            </w:r>
            <w:r w:rsidRPr="00B66A99">
              <w:rPr>
                <w:rFonts w:ascii="Calibri" w:hAnsi="Calibri"/>
                <w:i w:val="0"/>
                <w:lang w:val="kk-KZ" w:eastAsia="ru-RU"/>
              </w:rPr>
              <w:t xml:space="preserve"> өңдеу нәтижесінде анықталады</w:t>
            </w:r>
            <w:r w:rsidR="0071009F">
              <w:rPr>
                <w:rFonts w:ascii="Calibri" w:hAnsi="Calibri"/>
                <w:i w:val="0"/>
                <w:lang w:val="kk-KZ" w:eastAsia="ru-RU"/>
              </w:rPr>
              <w:t>.</w:t>
            </w:r>
            <w:r w:rsidR="0071009F" w:rsidRPr="00030393">
              <w:rPr>
                <w:rFonts w:ascii="Calibri" w:hAnsi="Calibri"/>
                <w:i w:val="0"/>
                <w:lang w:val="kk-KZ" w:eastAsia="ru-RU"/>
              </w:rPr>
              <w:t xml:space="preserve"> Деректер қала мен ауылдық мекендер, жынысы мен жасы, келген және кеткен өңірілері мен көші-қон ағынының бағыттары бойынша жіктеледі.</w:t>
            </w:r>
          </w:p>
          <w:p w:rsidR="0071009F" w:rsidRDefault="0071009F" w:rsidP="00FE6EC2">
            <w:pPr>
              <w:pStyle w:val="a9"/>
              <w:ind w:left="0" w:firstLine="284"/>
              <w:rPr>
                <w:rFonts w:ascii="Calibri" w:hAnsi="Calibri"/>
                <w:i w:val="0"/>
                <w:lang w:val="kk-KZ" w:eastAsia="ru-RU"/>
              </w:rPr>
            </w:pPr>
            <w:r w:rsidRPr="00030393">
              <w:rPr>
                <w:rFonts w:ascii="Calibri" w:hAnsi="Calibri"/>
                <w:i w:val="0"/>
                <w:lang w:val="kk-KZ" w:eastAsia="ru-RU"/>
              </w:rPr>
              <w:t>Көші-қон айырымы – есепті мерзімде өңірге көшіп келгендер саны мен одан көшіп кеткендердің саны арасындағы айырмашылық.</w:t>
            </w:r>
          </w:p>
          <w:p w:rsidR="0071009F" w:rsidRPr="0071009F" w:rsidRDefault="0071009F" w:rsidP="0071009F">
            <w:pPr>
              <w:pStyle w:val="a9"/>
              <w:ind w:left="0" w:firstLine="851"/>
              <w:rPr>
                <w:rFonts w:ascii="Calibri" w:hAnsi="Calibri"/>
                <w:i w:val="0"/>
                <w:lang w:val="kk-KZ" w:eastAsia="ru-RU"/>
              </w:rPr>
            </w:pPr>
          </w:p>
        </w:tc>
        <w:tc>
          <w:tcPr>
            <w:tcW w:w="236" w:type="dxa"/>
          </w:tcPr>
          <w:p w:rsidR="002E5712" w:rsidRPr="00770A25" w:rsidRDefault="002E5712">
            <w:pPr>
              <w:spacing w:line="360" w:lineRule="auto"/>
              <w:jc w:val="both"/>
              <w:rPr>
                <w:rFonts w:ascii="Calibri" w:hAnsi="Calibri"/>
                <w:sz w:val="22"/>
                <w:lang w:val="kk-KZ"/>
              </w:rPr>
            </w:pPr>
          </w:p>
        </w:tc>
        <w:tc>
          <w:tcPr>
            <w:tcW w:w="7258" w:type="dxa"/>
          </w:tcPr>
          <w:p w:rsidR="002E5712" w:rsidRPr="001B241F" w:rsidRDefault="002E5712">
            <w:pPr>
              <w:spacing w:after="240"/>
              <w:ind w:left="-89" w:right="44"/>
              <w:jc w:val="center"/>
              <w:rPr>
                <w:rFonts w:ascii="Calibri" w:hAnsi="Calibri"/>
                <w:b/>
              </w:rPr>
            </w:pPr>
            <w:r w:rsidRPr="001B241F">
              <w:rPr>
                <w:rFonts w:ascii="Calibri" w:hAnsi="Calibri"/>
                <w:b/>
              </w:rPr>
              <w:t>Методологические пояснения</w:t>
            </w:r>
          </w:p>
          <w:p w:rsidR="006D0579" w:rsidRPr="00604EAD" w:rsidRDefault="002E5712" w:rsidP="00FE6EC2">
            <w:pPr>
              <w:pStyle w:val="a9"/>
              <w:ind w:left="0" w:firstLine="0"/>
              <w:rPr>
                <w:rFonts w:ascii="Calibri" w:hAnsi="Calibri"/>
                <w:i w:val="0"/>
                <w:lang w:val="ru-RU" w:eastAsia="ru-RU"/>
              </w:rPr>
            </w:pPr>
            <w:r w:rsidRPr="001441A4">
              <w:rPr>
                <w:rFonts w:ascii="Calibri" w:hAnsi="Calibri"/>
                <w:i w:val="0"/>
                <w:lang w:val="ru-RU" w:eastAsia="ru-RU"/>
              </w:rPr>
              <w:t xml:space="preserve">Миграция населения – </w:t>
            </w:r>
            <w:r w:rsidR="00B13184" w:rsidRPr="001441A4">
              <w:rPr>
                <w:rFonts w:ascii="Calibri" w:hAnsi="Calibri"/>
                <w:i w:val="0"/>
                <w:lang w:val="ru-RU" w:eastAsia="ru-RU"/>
              </w:rPr>
              <w:t>постоянное или временное, добровольное или вынужденное перемещение физических лиц из одного государства в другое, а также внутри государства.</w:t>
            </w:r>
          </w:p>
          <w:p w:rsidR="006D0579" w:rsidRPr="00604EAD" w:rsidRDefault="002E5712" w:rsidP="00FE6EC2">
            <w:pPr>
              <w:pStyle w:val="a9"/>
              <w:ind w:left="0" w:firstLine="284"/>
              <w:rPr>
                <w:rFonts w:ascii="Calibri" w:hAnsi="Calibri"/>
                <w:i w:val="0"/>
                <w:lang w:val="ru-RU" w:eastAsia="ru-RU"/>
              </w:rPr>
            </w:pPr>
            <w:r w:rsidRPr="001441A4">
              <w:rPr>
                <w:rFonts w:ascii="Calibri" w:hAnsi="Calibri"/>
                <w:i w:val="0"/>
                <w:lang w:val="ru-RU" w:eastAsia="ru-RU"/>
              </w:rPr>
              <w:t xml:space="preserve">Мигрант – </w:t>
            </w:r>
            <w:r w:rsidR="00B13184" w:rsidRPr="001441A4">
              <w:rPr>
                <w:rFonts w:ascii="Calibri" w:hAnsi="Calibri"/>
                <w:i w:val="0"/>
                <w:lang w:val="ru-RU" w:eastAsia="ru-RU"/>
              </w:rPr>
              <w:t>лицо, въехавшее в Республику Казахстан и выехавшее из Республики Казахстан, а также переселяющееся внутри Республики Казахстан вне зависимости от причин и длительности.</w:t>
            </w:r>
          </w:p>
          <w:p w:rsidR="002E5712" w:rsidRPr="00604EAD" w:rsidRDefault="002E5712" w:rsidP="00FE6EC2">
            <w:pPr>
              <w:pStyle w:val="a9"/>
              <w:ind w:left="0" w:firstLine="284"/>
              <w:rPr>
                <w:rFonts w:ascii="Calibri" w:hAnsi="Calibri"/>
                <w:i w:val="0"/>
                <w:lang w:val="ru-RU" w:eastAsia="ru-RU"/>
              </w:rPr>
            </w:pPr>
            <w:r w:rsidRPr="001441A4">
              <w:rPr>
                <w:rFonts w:ascii="Calibri" w:hAnsi="Calibri"/>
                <w:i w:val="0"/>
                <w:lang w:val="ru-RU" w:eastAsia="ru-RU"/>
              </w:rPr>
              <w:t xml:space="preserve">Число прибывших – </w:t>
            </w:r>
            <w:r w:rsidR="006D0579" w:rsidRPr="001441A4">
              <w:rPr>
                <w:rFonts w:ascii="Calibri" w:hAnsi="Calibri"/>
                <w:i w:val="0"/>
                <w:lang w:val="ru-RU" w:eastAsia="ru-RU"/>
              </w:rPr>
              <w:t>число лиц, въехавших в данный регион из-за его пределов за отчетный период.</w:t>
            </w:r>
            <w:r w:rsidRPr="001441A4">
              <w:rPr>
                <w:rFonts w:ascii="Calibri" w:hAnsi="Calibri"/>
                <w:i w:val="0"/>
                <w:lang w:val="ru-RU" w:eastAsia="ru-RU"/>
              </w:rPr>
              <w:t xml:space="preserve"> </w:t>
            </w:r>
          </w:p>
          <w:p w:rsidR="002E5712" w:rsidRPr="00604EAD" w:rsidRDefault="002E5712" w:rsidP="00FE6EC2">
            <w:pPr>
              <w:pStyle w:val="a9"/>
              <w:ind w:left="0" w:firstLine="284"/>
              <w:rPr>
                <w:rFonts w:ascii="Calibri" w:hAnsi="Calibri"/>
                <w:i w:val="0"/>
                <w:lang w:val="ru-RU" w:eastAsia="ru-RU"/>
              </w:rPr>
            </w:pPr>
            <w:r w:rsidRPr="001441A4">
              <w:rPr>
                <w:rFonts w:ascii="Calibri" w:hAnsi="Calibri"/>
                <w:i w:val="0"/>
                <w:lang w:val="ru-RU" w:eastAsia="ru-RU"/>
              </w:rPr>
              <w:t xml:space="preserve">Число выбывших – </w:t>
            </w:r>
            <w:r w:rsidR="006D0579" w:rsidRPr="001441A4">
              <w:rPr>
                <w:rFonts w:ascii="Calibri" w:hAnsi="Calibri"/>
                <w:i w:val="0"/>
                <w:lang w:val="ru-RU" w:eastAsia="ru-RU"/>
              </w:rPr>
              <w:t>число лиц, выехавших с данного региона за его пределы за отчетный период</w:t>
            </w:r>
            <w:r w:rsidRPr="001441A4">
              <w:rPr>
                <w:rFonts w:ascii="Calibri" w:hAnsi="Calibri"/>
                <w:i w:val="0"/>
                <w:lang w:val="ru-RU" w:eastAsia="ru-RU"/>
              </w:rPr>
              <w:t>.</w:t>
            </w:r>
          </w:p>
          <w:p w:rsidR="002E5712" w:rsidRPr="00604EAD" w:rsidRDefault="002E5712" w:rsidP="00FE6EC2">
            <w:pPr>
              <w:pStyle w:val="a9"/>
              <w:ind w:left="0" w:firstLine="284"/>
              <w:rPr>
                <w:rFonts w:ascii="Calibri" w:hAnsi="Calibri"/>
                <w:i w:val="0"/>
                <w:color w:val="FF0000"/>
                <w:lang w:val="ru-RU" w:eastAsia="ru-RU"/>
              </w:rPr>
            </w:pPr>
            <w:r w:rsidRPr="001441A4">
              <w:rPr>
                <w:rFonts w:ascii="Calibri" w:hAnsi="Calibri"/>
                <w:i w:val="0"/>
                <w:lang w:val="ru-RU" w:eastAsia="ru-RU"/>
              </w:rPr>
              <w:t xml:space="preserve">Число лиц, прибывших на данную территорию, а также число выбывших из нее определяется в результате </w:t>
            </w:r>
            <w:r w:rsidR="00002384" w:rsidRPr="001441A4">
              <w:rPr>
                <w:rFonts w:ascii="Calibri" w:hAnsi="Calibri"/>
                <w:i w:val="0"/>
                <w:lang w:val="ru-RU" w:eastAsia="ru-RU"/>
              </w:rPr>
              <w:t>обработки данных, поступающих из административных источников Министерства внутренних дел Республики Казахстан в виде талонов статистического учета прибытия и выбытия, составляемых при регистрации или снятии с регистрации на постоянное место жительства.</w:t>
            </w:r>
            <w:r w:rsidR="000620C5" w:rsidRPr="001441A4">
              <w:rPr>
                <w:rFonts w:ascii="Calibri" w:hAnsi="Calibri"/>
                <w:i w:val="0"/>
                <w:lang w:val="ru-RU" w:eastAsia="ru-RU"/>
              </w:rPr>
              <w:t xml:space="preserve"> Данные распределяются по городской и сельской местности, полу и возрасту, регионам выбытия и прибытия, направлению миграционных потоков</w:t>
            </w:r>
            <w:r w:rsidRPr="001441A4">
              <w:rPr>
                <w:rFonts w:ascii="Calibri" w:hAnsi="Calibri"/>
                <w:i w:val="0"/>
                <w:lang w:val="ru-RU" w:eastAsia="ru-RU"/>
              </w:rPr>
              <w:t>.</w:t>
            </w:r>
            <w:r w:rsidRPr="001441A4">
              <w:rPr>
                <w:rFonts w:ascii="Calibri" w:hAnsi="Calibri"/>
                <w:i w:val="0"/>
                <w:color w:val="FF0000"/>
                <w:lang w:val="ru-RU" w:eastAsia="ru-RU"/>
              </w:rPr>
              <w:t xml:space="preserve"> </w:t>
            </w:r>
          </w:p>
          <w:p w:rsidR="002E5712" w:rsidRPr="00604EAD" w:rsidRDefault="002E5712" w:rsidP="00FE6EC2">
            <w:pPr>
              <w:pStyle w:val="a5"/>
              <w:ind w:firstLine="284"/>
              <w:jc w:val="both"/>
              <w:rPr>
                <w:rFonts w:ascii="Calibri" w:hAnsi="Calibri"/>
                <w:lang w:val="ru-RU" w:eastAsia="ru-RU"/>
              </w:rPr>
            </w:pPr>
            <w:r w:rsidRPr="001441A4">
              <w:rPr>
                <w:rFonts w:ascii="Calibri" w:hAnsi="Calibri"/>
                <w:b w:val="0"/>
                <w:sz w:val="20"/>
                <w:lang w:val="ru-RU" w:eastAsia="ru-RU"/>
              </w:rPr>
              <w:t xml:space="preserve">Сальдо миграции – </w:t>
            </w:r>
            <w:r w:rsidR="000620C5" w:rsidRPr="001441A4">
              <w:rPr>
                <w:rFonts w:ascii="Calibri" w:hAnsi="Calibri"/>
                <w:b w:val="0"/>
                <w:sz w:val="20"/>
                <w:lang w:val="ru-RU" w:eastAsia="ru-RU"/>
              </w:rPr>
              <w:t>разность между числом прибывших в регион  за отчетный период и числом выбывших из него</w:t>
            </w:r>
            <w:r w:rsidRPr="001441A4">
              <w:rPr>
                <w:rFonts w:ascii="Calibri" w:hAnsi="Calibri"/>
                <w:b w:val="0"/>
                <w:sz w:val="20"/>
                <w:lang w:val="ru-RU" w:eastAsia="ru-RU"/>
              </w:rPr>
              <w:t>.</w:t>
            </w:r>
          </w:p>
        </w:tc>
      </w:tr>
    </w:tbl>
    <w:p w:rsidR="002E5712" w:rsidRPr="00770A25" w:rsidRDefault="002E5712">
      <w:pPr>
        <w:ind w:firstLine="851"/>
        <w:jc w:val="both"/>
        <w:rPr>
          <w:rFonts w:ascii="Calibri" w:hAnsi="Calibri"/>
          <w:sz w:val="14"/>
          <w:lang w:val="kk-KZ"/>
        </w:rPr>
      </w:pPr>
    </w:p>
    <w:p w:rsidR="002E5712" w:rsidRPr="00770A25" w:rsidRDefault="002E5712">
      <w:pPr>
        <w:jc w:val="center"/>
        <w:rPr>
          <w:rFonts w:ascii="Calibri" w:hAnsi="Calibri"/>
          <w:b/>
          <w:sz w:val="22"/>
        </w:rPr>
      </w:pPr>
    </w:p>
    <w:p w:rsidR="00A02EEA" w:rsidRPr="00770A25" w:rsidRDefault="00A02EEA">
      <w:pPr>
        <w:jc w:val="center"/>
        <w:rPr>
          <w:rFonts w:ascii="Calibri" w:hAnsi="Calibri"/>
          <w:b/>
          <w:sz w:val="22"/>
        </w:rPr>
      </w:pPr>
    </w:p>
    <w:p w:rsidR="00A02EEA" w:rsidRPr="00770A25" w:rsidRDefault="00A02EEA">
      <w:pPr>
        <w:jc w:val="center"/>
        <w:rPr>
          <w:rFonts w:ascii="Calibri" w:hAnsi="Calibri"/>
          <w:b/>
          <w:sz w:val="22"/>
        </w:rPr>
      </w:pPr>
    </w:p>
    <w:p w:rsidR="00A02EEA" w:rsidRPr="00770A25" w:rsidRDefault="00A02EEA">
      <w:pPr>
        <w:jc w:val="center"/>
        <w:rPr>
          <w:rFonts w:ascii="Calibri" w:hAnsi="Calibri"/>
          <w:b/>
          <w:sz w:val="22"/>
        </w:rPr>
      </w:pPr>
    </w:p>
    <w:tbl>
      <w:tblPr>
        <w:tblW w:w="14296" w:type="dxa"/>
        <w:tblInd w:w="534" w:type="dxa"/>
        <w:tblLayout w:type="fixed"/>
        <w:tblLook w:val="0000"/>
      </w:tblPr>
      <w:tblGrid>
        <w:gridCol w:w="6973"/>
        <w:gridCol w:w="236"/>
        <w:gridCol w:w="7087"/>
      </w:tblGrid>
      <w:tr w:rsidR="00C55925" w:rsidRPr="00CC13C2" w:rsidTr="00C55925">
        <w:trPr>
          <w:trHeight w:val="2257"/>
        </w:trPr>
        <w:tc>
          <w:tcPr>
            <w:tcW w:w="6973" w:type="dxa"/>
          </w:tcPr>
          <w:p w:rsidR="00C55925" w:rsidRPr="00964541" w:rsidRDefault="00C55925" w:rsidP="00DC66D6">
            <w:pPr>
              <w:pageBreakBefore/>
              <w:ind w:left="-91" w:right="45"/>
              <w:jc w:val="center"/>
              <w:rPr>
                <w:rFonts w:ascii="Calibri" w:hAnsi="Calibri"/>
                <w:lang w:val="ru-MO"/>
              </w:rPr>
            </w:pPr>
            <w:r w:rsidRPr="00964541">
              <w:rPr>
                <w:rFonts w:ascii="Calibri" w:hAnsi="Calibri"/>
                <w:b/>
                <w:lang w:val="ru-MO"/>
              </w:rPr>
              <w:lastRenderedPageBreak/>
              <w:t>Аңдатпа</w:t>
            </w:r>
          </w:p>
          <w:p w:rsidR="00C55925" w:rsidRPr="00964541" w:rsidRDefault="00C55925" w:rsidP="00DC66D6">
            <w:pPr>
              <w:pageBreakBefore/>
              <w:ind w:left="-91" w:right="45"/>
              <w:jc w:val="center"/>
              <w:rPr>
                <w:rFonts w:ascii="Calibri" w:hAnsi="Calibri"/>
                <w:lang w:val="ru-MO"/>
              </w:rPr>
            </w:pPr>
          </w:p>
          <w:p w:rsidR="00C55925" w:rsidRPr="00964541" w:rsidRDefault="00C55925" w:rsidP="00DC66D6">
            <w:pPr>
              <w:pageBreakBefore/>
              <w:spacing w:before="20" w:after="20"/>
              <w:rPr>
                <w:rFonts w:ascii="Calibri" w:hAnsi="Calibri"/>
                <w:lang w:val="ru-MO"/>
              </w:rPr>
            </w:pPr>
            <w:r w:rsidRPr="00964541">
              <w:rPr>
                <w:rFonts w:ascii="Calibri" w:hAnsi="Calibri"/>
                <w:lang w:val="ru-MO"/>
              </w:rPr>
              <w:t xml:space="preserve">Бұл бюллетенде Солтүстік Қазақстан облысындағы халықтың 2018 жылы тіркелген көші-қоны бойынша деректер келтірілген. Бюллетень Солтүстік Қазақстан облысындағы халықтың көші-қоны көшіп-қонушыларды этностары, жас топтары, неке жағдайы, білім деңгейі мен мамандықтары бойынша бөліп, өңірлер бөлінісінде, ТМД елдерімен және әлемнің басқа елдерімен, сондай-ақ өңіраралық және өңірлік көші-қоны туралы ақпараттан тұрады. </w:t>
            </w:r>
          </w:p>
          <w:p w:rsidR="00C55925" w:rsidRPr="00FC6E2B" w:rsidRDefault="00C55925" w:rsidP="00DC66D6">
            <w:pPr>
              <w:pageBreakBefore/>
              <w:spacing w:before="20" w:after="20"/>
              <w:ind w:firstLine="284"/>
              <w:rPr>
                <w:rFonts w:ascii="Calibri" w:hAnsi="Calibri"/>
                <w:lang w:val="kk-KZ"/>
              </w:rPr>
            </w:pPr>
            <w:r w:rsidRPr="00465B6F">
              <w:rPr>
                <w:rFonts w:ascii="Calibri" w:hAnsi="Calibri"/>
                <w:lang w:val="kk-KZ"/>
              </w:rPr>
              <w:t xml:space="preserve">2018 жылы </w:t>
            </w:r>
            <w:r>
              <w:rPr>
                <w:rFonts w:ascii="Calibri" w:hAnsi="Calibri"/>
                <w:lang w:val="kk-KZ"/>
              </w:rPr>
              <w:t xml:space="preserve">көшіп келгендер саны - </w:t>
            </w:r>
            <w:r w:rsidRPr="00465B6F">
              <w:rPr>
                <w:rFonts w:ascii="Calibri" w:hAnsi="Calibri"/>
                <w:lang w:val="kk-KZ"/>
              </w:rPr>
              <w:t xml:space="preserve">20703 адамды, кеткендер саны </w:t>
            </w:r>
            <w:r>
              <w:rPr>
                <w:rFonts w:ascii="Calibri" w:hAnsi="Calibri"/>
                <w:lang w:val="kk-KZ"/>
              </w:rPr>
              <w:t xml:space="preserve">- </w:t>
            </w:r>
            <w:r w:rsidRPr="00465B6F">
              <w:rPr>
                <w:rFonts w:ascii="Calibri" w:hAnsi="Calibri"/>
                <w:lang w:val="kk-KZ"/>
              </w:rPr>
              <w:t xml:space="preserve">25400 адамды құрады. </w:t>
            </w:r>
            <w:r w:rsidRPr="00FC6E2B">
              <w:rPr>
                <w:rFonts w:ascii="Calibri" w:hAnsi="Calibri"/>
                <w:lang w:val="kk-KZ"/>
              </w:rPr>
              <w:t>Халықтың көші-қондық кемуі 4697 адамды құрады, бұл 2017 жылғы деңгейден 14% кем.</w:t>
            </w:r>
          </w:p>
          <w:p w:rsidR="00C55925" w:rsidRPr="00964541" w:rsidRDefault="00C55925" w:rsidP="00DC66D6">
            <w:pPr>
              <w:pStyle w:val="a5"/>
              <w:pageBreakBefore/>
              <w:spacing w:before="20" w:after="20"/>
              <w:ind w:firstLine="284"/>
              <w:rPr>
                <w:rFonts w:ascii="Calibri" w:hAnsi="Calibri" w:cs="Arial"/>
                <w:sz w:val="16"/>
                <w:szCs w:val="16"/>
                <w:lang w:val="kk-KZ" w:eastAsia="ru-RU"/>
              </w:rPr>
            </w:pPr>
            <w:r w:rsidRPr="00964541">
              <w:rPr>
                <w:rFonts w:ascii="Calibri" w:hAnsi="Calibri"/>
                <w:b w:val="0"/>
                <w:sz w:val="20"/>
                <w:lang w:val="kk-KZ" w:eastAsia="ru-RU"/>
              </w:rPr>
              <w:t xml:space="preserve">Солтүстік Қазақстан облысының көші-қон айырымы Ресей, Белоруссия және Украинамен теріс мәнді, ТМД-нің басқа елдерімен халықтың көші-қон айырымы оң мәнге ие болып отыр. Әлемнің басқа елдерімен халықтың теріс көші-қон айырымы Польша, Германия, АҚШ, </w:t>
            </w:r>
            <w:r w:rsidRPr="00300D77">
              <w:rPr>
                <w:rFonts w:ascii="Calibri" w:hAnsi="Calibri"/>
                <w:b w:val="0"/>
                <w:sz w:val="20"/>
                <w:lang w:val="kk-KZ" w:eastAsia="ru-RU"/>
              </w:rPr>
              <w:t>Израиль, Түркия</w:t>
            </w:r>
            <w:r>
              <w:rPr>
                <w:rFonts w:ascii="Calibri" w:hAnsi="Calibri"/>
                <w:b w:val="0"/>
                <w:sz w:val="20"/>
                <w:lang w:val="kk-KZ" w:eastAsia="ru-RU"/>
              </w:rPr>
              <w:t>мен</w:t>
            </w:r>
            <w:r w:rsidRPr="00964541">
              <w:rPr>
                <w:rFonts w:ascii="Calibri" w:hAnsi="Calibri"/>
                <w:b w:val="0"/>
                <w:sz w:val="20"/>
                <w:lang w:val="kk-KZ" w:eastAsia="ru-RU"/>
              </w:rPr>
              <w:t xml:space="preserve"> қалыптасты. </w:t>
            </w:r>
          </w:p>
          <w:p w:rsidR="00C55925" w:rsidRPr="00964541" w:rsidRDefault="00C55925" w:rsidP="00DC66D6">
            <w:pPr>
              <w:pStyle w:val="a5"/>
              <w:pageBreakBefore/>
              <w:spacing w:before="20" w:after="20"/>
              <w:ind w:firstLine="284"/>
              <w:rPr>
                <w:rFonts w:ascii="Calibri" w:hAnsi="Calibri"/>
                <w:b w:val="0"/>
                <w:sz w:val="20"/>
                <w:lang w:val="kk-KZ" w:eastAsia="ru-RU"/>
              </w:rPr>
            </w:pPr>
            <w:r w:rsidRPr="00964541">
              <w:rPr>
                <w:rFonts w:ascii="Calibri" w:hAnsi="Calibri"/>
                <w:b w:val="0"/>
                <w:sz w:val="20"/>
                <w:lang w:val="kk-KZ" w:eastAsia="ru-RU"/>
              </w:rPr>
              <w:t>Облыстың көші-қон айырымы Ақмола, Қостанай, Павлодар, Батыс Қазақстан, Атырау облыстарымен, сонымен қатар Астана, Алматы қалаларымен теріс мәнге ие болып отыр.</w:t>
            </w:r>
          </w:p>
          <w:p w:rsidR="00C55925" w:rsidRPr="00964541" w:rsidRDefault="00C55925" w:rsidP="00DC66D6">
            <w:pPr>
              <w:pStyle w:val="a5"/>
              <w:pageBreakBefore/>
              <w:spacing w:before="20" w:after="20"/>
              <w:ind w:firstLine="284"/>
              <w:rPr>
                <w:rFonts w:ascii="Calibri" w:hAnsi="Calibri"/>
                <w:b w:val="0"/>
                <w:sz w:val="20"/>
                <w:lang w:val="kk-KZ" w:eastAsia="ru-RU"/>
              </w:rPr>
            </w:pPr>
            <w:r w:rsidRPr="00964541">
              <w:rPr>
                <w:rFonts w:ascii="Calibri" w:hAnsi="Calibri"/>
                <w:b w:val="0"/>
                <w:sz w:val="20"/>
                <w:lang w:val="kk-KZ" w:eastAsia="ru-RU"/>
              </w:rPr>
              <w:t>Облыстың басқа өңірлері есебінен Петропавл қаласы және Қызылжар ауданы халықтың өңірліқ көші-қонында оң мәнге ие болып отыр.</w:t>
            </w:r>
          </w:p>
          <w:p w:rsidR="00C55925" w:rsidRPr="00964541" w:rsidRDefault="00C55925" w:rsidP="00DC66D6">
            <w:pPr>
              <w:pageBreakBefore/>
              <w:ind w:left="-91" w:right="45" w:firstLine="284"/>
              <w:rPr>
                <w:rFonts w:ascii="Calibri" w:hAnsi="Calibri"/>
                <w:lang w:val="kk-KZ"/>
              </w:rPr>
            </w:pPr>
          </w:p>
        </w:tc>
        <w:tc>
          <w:tcPr>
            <w:tcW w:w="236" w:type="dxa"/>
          </w:tcPr>
          <w:p w:rsidR="00C55925" w:rsidRPr="00964541" w:rsidRDefault="00C55925" w:rsidP="00DC66D6">
            <w:pPr>
              <w:pageBreakBefore/>
              <w:ind w:left="-91" w:right="45"/>
              <w:rPr>
                <w:rFonts w:ascii="Calibri" w:hAnsi="Calibri"/>
                <w:lang w:val="kk-KZ"/>
              </w:rPr>
            </w:pPr>
          </w:p>
        </w:tc>
        <w:tc>
          <w:tcPr>
            <w:tcW w:w="7087" w:type="dxa"/>
          </w:tcPr>
          <w:p w:rsidR="00C55925" w:rsidRPr="00964541" w:rsidRDefault="00C55925" w:rsidP="00DC66D6">
            <w:pPr>
              <w:pageBreakBefore/>
              <w:ind w:left="-91" w:right="45"/>
              <w:jc w:val="center"/>
              <w:rPr>
                <w:rFonts w:ascii="Calibri" w:hAnsi="Calibri"/>
                <w:lang w:val="ru-MO"/>
              </w:rPr>
            </w:pPr>
            <w:r w:rsidRPr="00964541">
              <w:rPr>
                <w:rFonts w:ascii="Calibri" w:hAnsi="Calibri"/>
                <w:b/>
                <w:lang w:val="ru-MO"/>
              </w:rPr>
              <w:t>Аннотация</w:t>
            </w:r>
          </w:p>
          <w:p w:rsidR="00C55925" w:rsidRPr="00964541" w:rsidRDefault="00C55925" w:rsidP="00DC66D6">
            <w:pPr>
              <w:pageBreakBefore/>
              <w:ind w:left="-91" w:right="45"/>
              <w:jc w:val="center"/>
              <w:rPr>
                <w:rFonts w:ascii="Calibri" w:hAnsi="Calibri"/>
                <w:lang w:val="ru-MO"/>
              </w:rPr>
            </w:pPr>
          </w:p>
          <w:p w:rsidR="00C55925" w:rsidRPr="00964541" w:rsidRDefault="00C55925" w:rsidP="00DC66D6">
            <w:pPr>
              <w:pageBreakBefore/>
              <w:rPr>
                <w:rFonts w:ascii="Calibri" w:hAnsi="Calibri"/>
                <w:lang w:val="ru-MO"/>
              </w:rPr>
            </w:pPr>
            <w:r w:rsidRPr="00964541">
              <w:rPr>
                <w:rFonts w:ascii="Calibri" w:hAnsi="Calibri"/>
                <w:lang w:val="ru-MO"/>
              </w:rPr>
              <w:t>В данном бюллетене приведены данные по миграции населения Северо-Казахстанской области, зарегистрированные в 2018 году. Бюллетень содержит информацию о миграции населения Северо-Казахстанской области в разрезе регионов, со странами СНГ и другими странами мира, а также межрегиональной и региональной миграции, с разбивкой по этносам, возрастным группам, состоянию в браке, уровню образования, специальностям мигрантов.</w:t>
            </w:r>
          </w:p>
          <w:p w:rsidR="00C55925" w:rsidRPr="00964541" w:rsidRDefault="00C55925" w:rsidP="00DC66D6">
            <w:pPr>
              <w:pageBreakBefore/>
              <w:ind w:firstLine="284"/>
              <w:rPr>
                <w:rFonts w:ascii="Calibri" w:hAnsi="Calibri"/>
                <w:lang w:val="ru-MO"/>
              </w:rPr>
            </w:pPr>
            <w:r w:rsidRPr="00964541">
              <w:rPr>
                <w:rFonts w:ascii="Calibri" w:hAnsi="Calibri"/>
                <w:lang w:val="ru-MO"/>
              </w:rPr>
              <w:t>За 2018 год число прибывших составило 20703 человека, число выбывших – 25400 человек. Миграционная убыль населения составила 4697 человек, что на 14% меньше уровня 2017 года.</w:t>
            </w:r>
          </w:p>
          <w:p w:rsidR="00C55925" w:rsidRPr="00964541" w:rsidRDefault="00C55925" w:rsidP="00DC66D6">
            <w:pPr>
              <w:pageBreakBefore/>
              <w:ind w:firstLine="284"/>
              <w:rPr>
                <w:rFonts w:ascii="Calibri" w:hAnsi="Calibri"/>
              </w:rPr>
            </w:pPr>
            <w:r w:rsidRPr="00964541">
              <w:rPr>
                <w:rFonts w:ascii="Calibri" w:hAnsi="Calibri"/>
                <w:lang w:val="kk-KZ"/>
              </w:rPr>
              <w:t>Северо-Казахстанская область имеет отрицательное сальдо миграции с Россией, Беларусией и Украиной, с другими странами СНГ сальдо миграции населения положительное С другими странами мира отрицательное сальдо миграции населения сложилось с  Польшей, Германией, США, Израилем</w:t>
            </w:r>
            <w:r w:rsidRPr="00964541">
              <w:rPr>
                <w:rFonts w:ascii="Calibri" w:hAnsi="Calibri"/>
              </w:rPr>
              <w:t>, Турцией.</w:t>
            </w:r>
          </w:p>
          <w:p w:rsidR="00C55925" w:rsidRPr="00964541" w:rsidRDefault="00C55925" w:rsidP="00DC66D6">
            <w:pPr>
              <w:pageBreakBefore/>
              <w:ind w:firstLine="284"/>
              <w:rPr>
                <w:rFonts w:ascii="Calibri" w:hAnsi="Calibri"/>
                <w:lang w:val="kk-KZ"/>
              </w:rPr>
            </w:pPr>
            <w:r w:rsidRPr="00964541">
              <w:rPr>
                <w:rFonts w:ascii="Calibri" w:hAnsi="Calibri"/>
                <w:lang w:val="kk-KZ"/>
              </w:rPr>
              <w:t xml:space="preserve">Отрицательное сальдо область имеет с Акмолинской, Костанайской, Павлодарской, Западно-Казахстанской, Атырауской областями, </w:t>
            </w:r>
            <w:r w:rsidRPr="00964541">
              <w:rPr>
                <w:rFonts w:ascii="Calibri" w:hAnsi="Calibri"/>
              </w:rPr>
              <w:t>а также с городами Алматы и Астана</w:t>
            </w:r>
            <w:r w:rsidRPr="00964541">
              <w:rPr>
                <w:rFonts w:ascii="Calibri" w:hAnsi="Calibri"/>
                <w:lang w:val="kk-KZ"/>
              </w:rPr>
              <w:t>.</w:t>
            </w:r>
          </w:p>
          <w:p w:rsidR="00C55925" w:rsidRPr="00964541" w:rsidRDefault="00C55925" w:rsidP="00DC66D6">
            <w:pPr>
              <w:pageBreakBefore/>
              <w:ind w:firstLine="284"/>
              <w:rPr>
                <w:rFonts w:ascii="Calibri" w:hAnsi="Calibri"/>
                <w:lang w:val="kk-KZ"/>
              </w:rPr>
            </w:pPr>
            <w:r w:rsidRPr="00964541">
              <w:rPr>
                <w:rFonts w:ascii="Calibri" w:hAnsi="Calibri"/>
                <w:lang w:val="kk-KZ"/>
              </w:rPr>
              <w:t xml:space="preserve">За счет других регионов области положительное сальдо в региональной миграции населения имеют город Петропавловск </w:t>
            </w:r>
            <w:r w:rsidRPr="00964541">
              <w:rPr>
                <w:rFonts w:ascii="Calibri" w:hAnsi="Calibri"/>
              </w:rPr>
              <w:t>и</w:t>
            </w:r>
            <w:r w:rsidRPr="00964541">
              <w:rPr>
                <w:rFonts w:ascii="Calibri" w:hAnsi="Calibri"/>
                <w:lang w:val="kk-KZ"/>
              </w:rPr>
              <w:t xml:space="preserve"> Кызылжарский район</w:t>
            </w:r>
            <w:r>
              <w:rPr>
                <w:rFonts w:ascii="Calibri" w:hAnsi="Calibri"/>
                <w:lang w:val="kk-KZ"/>
              </w:rPr>
              <w:t>.</w:t>
            </w:r>
          </w:p>
        </w:tc>
      </w:tr>
    </w:tbl>
    <w:p w:rsidR="00A02EEA" w:rsidRPr="00770A25" w:rsidRDefault="00A02EEA" w:rsidP="00A02EEA">
      <w:pPr>
        <w:spacing w:after="120" w:line="360" w:lineRule="auto"/>
        <w:jc w:val="center"/>
        <w:rPr>
          <w:rFonts w:ascii="Calibri" w:hAnsi="Calibri"/>
        </w:rPr>
      </w:pPr>
    </w:p>
    <w:p w:rsidR="00A02EEA" w:rsidRPr="00770A25" w:rsidRDefault="00A02EEA" w:rsidP="00A02EEA">
      <w:pPr>
        <w:ind w:firstLine="851"/>
        <w:jc w:val="both"/>
        <w:rPr>
          <w:rFonts w:ascii="Calibri" w:hAnsi="Calibri"/>
          <w:sz w:val="14"/>
        </w:rPr>
      </w:pPr>
    </w:p>
    <w:p w:rsidR="007A7761" w:rsidRPr="00367244" w:rsidRDefault="007A7761" w:rsidP="00367244">
      <w:pPr>
        <w:pStyle w:val="8"/>
        <w:keepNext w:val="0"/>
        <w:pageBreakBefore/>
        <w:numPr>
          <w:ilvl w:val="0"/>
          <w:numId w:val="15"/>
        </w:numPr>
        <w:tabs>
          <w:tab w:val="left" w:pos="426"/>
        </w:tabs>
        <w:spacing w:before="240" w:after="240"/>
        <w:ind w:left="0" w:right="-284" w:firstLine="0"/>
        <w:rPr>
          <w:rFonts w:ascii="Calibri" w:hAnsi="Calibri"/>
          <w:i w:val="0"/>
          <w:sz w:val="20"/>
        </w:rPr>
      </w:pPr>
      <w:r w:rsidRPr="00770A25">
        <w:rPr>
          <w:rFonts w:ascii="Calibri" w:hAnsi="Calibri"/>
          <w:i w:val="0"/>
          <w:sz w:val="20"/>
        </w:rPr>
        <w:lastRenderedPageBreak/>
        <w:t>Халықтың</w:t>
      </w:r>
      <w:r w:rsidRPr="007A7761">
        <w:rPr>
          <w:rFonts w:ascii="Calibri" w:hAnsi="Calibri"/>
          <w:i w:val="0"/>
          <w:sz w:val="20"/>
        </w:rPr>
        <w:t xml:space="preserve"> </w:t>
      </w:r>
      <w:r w:rsidRPr="00770A25">
        <w:rPr>
          <w:rFonts w:ascii="Calibri" w:hAnsi="Calibri"/>
          <w:i w:val="0"/>
          <w:sz w:val="20"/>
        </w:rPr>
        <w:t>ұлттар</w:t>
      </w:r>
      <w:r w:rsidRPr="007A7761">
        <w:rPr>
          <w:rFonts w:ascii="Calibri" w:hAnsi="Calibri"/>
          <w:i w:val="0"/>
          <w:sz w:val="20"/>
        </w:rPr>
        <w:t xml:space="preserve"> </w:t>
      </w:r>
      <w:r w:rsidRPr="00770A25">
        <w:rPr>
          <w:rFonts w:ascii="Calibri" w:hAnsi="Calibri"/>
          <w:i w:val="0"/>
          <w:sz w:val="20"/>
        </w:rPr>
        <w:t>бойынша</w:t>
      </w:r>
      <w:r w:rsidRPr="007A7761">
        <w:rPr>
          <w:rFonts w:ascii="Calibri" w:hAnsi="Calibri"/>
          <w:i w:val="0"/>
          <w:sz w:val="20"/>
        </w:rPr>
        <w:t xml:space="preserve"> </w:t>
      </w:r>
      <w:r w:rsidRPr="00770A25">
        <w:rPr>
          <w:rFonts w:ascii="Calibri" w:hAnsi="Calibri"/>
          <w:i w:val="0"/>
          <w:sz w:val="20"/>
        </w:rPr>
        <w:t>көші</w:t>
      </w:r>
      <w:r w:rsidRPr="007A7761">
        <w:rPr>
          <w:rFonts w:ascii="Calibri" w:hAnsi="Calibri"/>
          <w:i w:val="0"/>
          <w:sz w:val="20"/>
        </w:rPr>
        <w:t>-</w:t>
      </w:r>
      <w:r w:rsidRPr="00770A25">
        <w:rPr>
          <w:rFonts w:ascii="Calibri" w:hAnsi="Calibri"/>
          <w:i w:val="0"/>
          <w:sz w:val="20"/>
        </w:rPr>
        <w:t>қоны</w:t>
      </w:r>
      <w:r w:rsidR="00367244">
        <w:rPr>
          <w:rFonts w:ascii="Calibri" w:hAnsi="Calibri"/>
          <w:i w:val="0"/>
          <w:sz w:val="20"/>
        </w:rPr>
        <w:br/>
      </w:r>
      <w:r w:rsidRPr="00367244">
        <w:rPr>
          <w:rFonts w:ascii="Calibri" w:hAnsi="Calibri"/>
          <w:i w:val="0"/>
          <w:sz w:val="20"/>
        </w:rPr>
        <w:t>Миграция населения по национальностям</w:t>
      </w:r>
    </w:p>
    <w:tbl>
      <w:tblPr>
        <w:tblW w:w="15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47"/>
        <w:gridCol w:w="35"/>
        <w:gridCol w:w="22"/>
        <w:gridCol w:w="16"/>
        <w:gridCol w:w="622"/>
        <w:gridCol w:w="48"/>
        <w:gridCol w:w="32"/>
        <w:gridCol w:w="617"/>
        <w:gridCol w:w="41"/>
        <w:gridCol w:w="19"/>
        <w:gridCol w:w="25"/>
        <w:gridCol w:w="601"/>
        <w:gridCol w:w="12"/>
        <w:gridCol w:w="29"/>
        <w:gridCol w:w="42"/>
        <w:gridCol w:w="19"/>
        <w:gridCol w:w="614"/>
        <w:gridCol w:w="32"/>
        <w:gridCol w:w="44"/>
        <w:gridCol w:w="12"/>
        <w:gridCol w:w="611"/>
        <w:gridCol w:w="27"/>
        <w:gridCol w:w="58"/>
        <w:gridCol w:w="6"/>
        <w:gridCol w:w="566"/>
        <w:gridCol w:w="41"/>
        <w:gridCol w:w="11"/>
        <w:gridCol w:w="6"/>
        <w:gridCol w:w="79"/>
        <w:gridCol w:w="603"/>
        <w:gridCol w:w="6"/>
        <w:gridCol w:w="17"/>
        <w:gridCol w:w="83"/>
        <w:gridCol w:w="597"/>
        <w:gridCol w:w="12"/>
        <w:gridCol w:w="100"/>
        <w:gridCol w:w="593"/>
        <w:gridCol w:w="116"/>
        <w:gridCol w:w="587"/>
        <w:gridCol w:w="6"/>
        <w:gridCol w:w="116"/>
        <w:gridCol w:w="577"/>
        <w:gridCol w:w="132"/>
        <w:gridCol w:w="566"/>
        <w:gridCol w:w="143"/>
        <w:gridCol w:w="555"/>
        <w:gridCol w:w="10"/>
        <w:gridCol w:w="144"/>
        <w:gridCol w:w="549"/>
        <w:gridCol w:w="160"/>
        <w:gridCol w:w="538"/>
        <w:gridCol w:w="171"/>
        <w:gridCol w:w="528"/>
        <w:gridCol w:w="7"/>
        <w:gridCol w:w="174"/>
        <w:gridCol w:w="522"/>
        <w:gridCol w:w="187"/>
        <w:gridCol w:w="512"/>
        <w:gridCol w:w="197"/>
        <w:gridCol w:w="1134"/>
        <w:gridCol w:w="43"/>
        <w:gridCol w:w="27"/>
      </w:tblGrid>
      <w:tr w:rsidR="00F44869" w:rsidRPr="001442B2" w:rsidTr="00DA77CF">
        <w:trPr>
          <w:gridAfter w:val="2"/>
          <w:wAfter w:w="70" w:type="dxa"/>
        </w:trPr>
        <w:tc>
          <w:tcPr>
            <w:tcW w:w="7645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F44869" w:rsidRPr="001442B2" w:rsidRDefault="00F44869" w:rsidP="001442B2">
            <w:pPr>
              <w:pStyle w:val="afc"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2B2"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t>а</w:t>
            </w: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дам</w:t>
            </w:r>
          </w:p>
        </w:tc>
        <w:tc>
          <w:tcPr>
            <w:tcW w:w="7631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F44869" w:rsidRPr="001442B2" w:rsidRDefault="00F44869" w:rsidP="001442B2">
            <w:pPr>
              <w:pStyle w:val="afc"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человек</w:t>
            </w:r>
          </w:p>
        </w:tc>
      </w:tr>
      <w:tr w:rsidR="006F4FE6" w:rsidRPr="00AA2158" w:rsidTr="00DA77CF">
        <w:tblPrEx>
          <w:tblLook w:val="0000"/>
        </w:tblPrEx>
        <w:trPr>
          <w:gridAfter w:val="2"/>
          <w:wAfter w:w="70" w:type="dxa"/>
          <w:cantSplit/>
          <w:trHeight w:val="64"/>
        </w:trPr>
        <w:tc>
          <w:tcPr>
            <w:tcW w:w="134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6F4FE6" w:rsidRPr="00AA2158" w:rsidRDefault="006F4FE6" w:rsidP="00836D98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78" w:type="dxa"/>
            <w:gridSpan w:val="11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FE6" w:rsidRDefault="006F4FE6" w:rsidP="00836D9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Барлығы</w:t>
            </w:r>
          </w:p>
          <w:p w:rsidR="006F4FE6" w:rsidRPr="00AA2158" w:rsidRDefault="006F4FE6" w:rsidP="00836D9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Всего</w:t>
            </w:r>
          </w:p>
        </w:tc>
        <w:tc>
          <w:tcPr>
            <w:tcW w:w="207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FE6" w:rsidRDefault="006F4FE6" w:rsidP="00836D9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Сыртқы көші-қон</w:t>
            </w:r>
          </w:p>
          <w:p w:rsidR="006F4FE6" w:rsidRPr="00AA2158" w:rsidRDefault="006F4FE6" w:rsidP="00836D98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Внешняя миграция </w:t>
            </w:r>
          </w:p>
        </w:tc>
        <w:tc>
          <w:tcPr>
            <w:tcW w:w="4248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FE6" w:rsidRDefault="006F4FE6" w:rsidP="006F4FE6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6F4FE6" w:rsidRPr="00AA2158" w:rsidRDefault="006F4FE6" w:rsidP="006F4FE6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2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6F4FE6" w:rsidRPr="00AA2158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  <w:tc>
          <w:tcPr>
            <w:tcW w:w="1331" w:type="dxa"/>
            <w:gridSpan w:val="2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6F4FE6" w:rsidRPr="00AA2158" w:rsidRDefault="006F4FE6" w:rsidP="00836D98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</w:tr>
      <w:tr w:rsidR="00C97446" w:rsidRPr="00AA2158" w:rsidTr="00DA77CF">
        <w:tblPrEx>
          <w:tblLook w:val="0000"/>
        </w:tblPrEx>
        <w:trPr>
          <w:gridAfter w:val="2"/>
          <w:wAfter w:w="70" w:type="dxa"/>
          <w:cantSplit/>
          <w:trHeight w:val="63"/>
        </w:trPr>
        <w:tc>
          <w:tcPr>
            <w:tcW w:w="13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F4FE6" w:rsidRPr="00AA2158" w:rsidRDefault="006F4FE6" w:rsidP="00836D98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78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836D9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72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836D9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14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Default="006F4FE6" w:rsidP="006F4FE6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6F4FE6" w:rsidRPr="003358B4" w:rsidRDefault="006F4FE6" w:rsidP="006F4FE6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10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6F4FE6" w:rsidRPr="00770A25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6F4FE6" w:rsidRPr="00AA2158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1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6F4FE6" w:rsidRPr="00AA2158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331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6F4FE6" w:rsidRPr="00AA2158" w:rsidRDefault="006F4FE6" w:rsidP="00836D98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</w:tr>
      <w:tr w:rsidR="00C97446" w:rsidRPr="00AA2158" w:rsidTr="00DA77CF">
        <w:tblPrEx>
          <w:tblLook w:val="0000"/>
        </w:tblPrEx>
        <w:trPr>
          <w:gridAfter w:val="2"/>
          <w:wAfter w:w="70" w:type="dxa"/>
          <w:cantSplit/>
          <w:trHeight w:val="399"/>
        </w:trPr>
        <w:tc>
          <w:tcPr>
            <w:tcW w:w="13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836D98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F4FE6" w:rsidRPr="00AA2158" w:rsidRDefault="006F4FE6" w:rsidP="006F4FE6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  <w:r w:rsidRPr="004A5FE0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4A5FE0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выбыло</w:t>
            </w:r>
          </w:p>
        </w:tc>
        <w:tc>
          <w:tcPr>
            <w:tcW w:w="13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Pr="00AA2158" w:rsidRDefault="006F4FE6" w:rsidP="00836D98">
            <w:pPr>
              <w:ind w:left="-108" w:right="-108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1315E6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5276" w:type="dxa"/>
            <w:gridSpan w:val="6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315E6" w:rsidRPr="00265F37" w:rsidRDefault="00B63EB9" w:rsidP="00B63EB9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9862DF">
              <w:rPr>
                <w:rFonts w:ascii="Calibri" w:hAnsi="Calibri"/>
                <w:b/>
                <w:sz w:val="16"/>
                <w:lang w:val="kk-KZ"/>
              </w:rPr>
              <w:t>Барлығы</w:t>
            </w:r>
            <w:r w:rsidRPr="009862DF">
              <w:rPr>
                <w:rFonts w:ascii="Calibri" w:hAnsi="Calibri"/>
                <w:b/>
                <w:sz w:val="16"/>
                <w:lang w:val="kk-KZ"/>
              </w:rPr>
              <w:br/>
              <w:t>Всего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16"/>
                <w:szCs w:val="16"/>
              </w:rPr>
              <w:t>Барлығы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-4 697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20 703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25 400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-3 210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680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3 890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-2 952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598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-258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-1 487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6 227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7 714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13 796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13 796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265F37" w:rsidRDefault="00D16F53" w:rsidP="00F2318E">
            <w:pPr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265F37">
              <w:rPr>
                <w:rFonts w:ascii="Calibri" w:hAnsi="Calibri"/>
                <w:b/>
                <w:bCs/>
                <w:sz w:val="16"/>
                <w:szCs w:val="16"/>
              </w:rPr>
              <w:t>Всего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Қазақтар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-1 596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11 653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13 249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-40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79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119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-66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46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-1 556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4 422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5 978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7 152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7 152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265F37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265F37">
              <w:rPr>
                <w:rFonts w:ascii="Calibri" w:hAnsi="Calibri"/>
                <w:sz w:val="16"/>
                <w:szCs w:val="16"/>
              </w:rPr>
              <w:t>Казахи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Орыстар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-2 398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6 171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8 569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-2 434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399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2 833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-2 360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384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2 744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-74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1 096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1 060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4 676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4 676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265F37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265F37">
              <w:rPr>
                <w:rFonts w:ascii="Calibri" w:hAnsi="Calibri"/>
                <w:sz w:val="16"/>
                <w:szCs w:val="16"/>
              </w:rPr>
              <w:t>Русские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Украиндар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-224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729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953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-176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215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-171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-48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558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558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265F37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265F37">
              <w:rPr>
                <w:rFonts w:ascii="Calibri" w:hAnsi="Calibri"/>
                <w:sz w:val="16"/>
                <w:szCs w:val="16"/>
              </w:rPr>
              <w:t>Украинцы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Белорустар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-47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168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215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-40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44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-38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134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134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265F37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265F37">
              <w:rPr>
                <w:rFonts w:ascii="Calibri" w:hAnsi="Calibri"/>
                <w:sz w:val="16"/>
                <w:szCs w:val="16"/>
              </w:rPr>
              <w:t>Белорусы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Өзбектер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97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56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38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66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265F37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265F37">
              <w:rPr>
                <w:rFonts w:ascii="Calibri" w:hAnsi="Calibri"/>
                <w:sz w:val="16"/>
                <w:szCs w:val="16"/>
              </w:rPr>
              <w:t>Узбеки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Грузиндер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265F37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265F37">
              <w:rPr>
                <w:rFonts w:ascii="Calibri" w:hAnsi="Calibri"/>
                <w:sz w:val="16"/>
                <w:szCs w:val="16"/>
              </w:rPr>
              <w:t>Грузины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ind w:right="-92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Әзірбайджандар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94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89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52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265F37" w:rsidRDefault="00D16F53" w:rsidP="00F2318E">
            <w:pPr>
              <w:ind w:right="-38"/>
              <w:rPr>
                <w:rFonts w:ascii="Calibri" w:hAnsi="Calibri"/>
                <w:sz w:val="16"/>
                <w:szCs w:val="16"/>
              </w:rPr>
            </w:pPr>
            <w:r w:rsidRPr="00265F37">
              <w:rPr>
                <w:rFonts w:ascii="Calibri" w:hAnsi="Calibri"/>
                <w:sz w:val="16"/>
                <w:szCs w:val="16"/>
              </w:rPr>
              <w:t>Азербайджанцы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Литвалықтар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265F37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265F37">
              <w:rPr>
                <w:rFonts w:ascii="Calibri" w:hAnsi="Calibri"/>
                <w:sz w:val="16"/>
                <w:szCs w:val="16"/>
              </w:rPr>
              <w:t>Литовцы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Молдавандар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265F37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265F37">
              <w:rPr>
                <w:rFonts w:ascii="Calibri" w:hAnsi="Calibri"/>
                <w:sz w:val="16"/>
                <w:szCs w:val="16"/>
              </w:rPr>
              <w:t>Молдаване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Латыштар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265F37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265F37">
              <w:rPr>
                <w:rFonts w:ascii="Calibri" w:hAnsi="Calibri"/>
                <w:sz w:val="16"/>
                <w:szCs w:val="16"/>
              </w:rPr>
              <w:t>Латышы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Қырғыздар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265F37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265F37">
              <w:rPr>
                <w:rFonts w:ascii="Calibri" w:hAnsi="Calibri"/>
                <w:sz w:val="16"/>
                <w:szCs w:val="16"/>
              </w:rPr>
              <w:t>Кыргызы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Тәжіктер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51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265F37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265F37">
              <w:rPr>
                <w:rFonts w:ascii="Calibri" w:hAnsi="Calibri"/>
                <w:sz w:val="16"/>
                <w:szCs w:val="16"/>
              </w:rPr>
              <w:t>Таджики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Армяндар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51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265F37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265F37">
              <w:rPr>
                <w:rFonts w:ascii="Calibri" w:hAnsi="Calibri"/>
                <w:sz w:val="16"/>
                <w:szCs w:val="16"/>
              </w:rPr>
              <w:t>Армяне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Туркімендер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265F37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265F37">
              <w:rPr>
                <w:rFonts w:ascii="Calibri" w:hAnsi="Calibri"/>
                <w:sz w:val="16"/>
                <w:szCs w:val="16"/>
              </w:rPr>
              <w:t>Туркмены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Эстондар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265F37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265F37">
              <w:rPr>
                <w:rFonts w:ascii="Calibri" w:hAnsi="Calibri"/>
                <w:sz w:val="16"/>
                <w:szCs w:val="16"/>
              </w:rPr>
              <w:t>Эстонцы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ED55C1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Балкарцы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265F37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ED55C1">
              <w:rPr>
                <w:rFonts w:ascii="Calibri" w:hAnsi="Calibri"/>
                <w:sz w:val="16"/>
                <w:szCs w:val="16"/>
              </w:rPr>
              <w:t>Балкарлар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Башқұрттар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31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265F37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265F37">
              <w:rPr>
                <w:rFonts w:ascii="Calibri" w:hAnsi="Calibri"/>
                <w:sz w:val="16"/>
                <w:szCs w:val="16"/>
              </w:rPr>
              <w:t>Башкиры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Pr="008A33BF" w:rsidRDefault="00D16F53">
            <w:pPr>
              <w:rPr>
                <w:rFonts w:ascii="Calibri" w:hAnsi="Calibri"/>
                <w:sz w:val="16"/>
                <w:szCs w:val="16"/>
              </w:rPr>
            </w:pPr>
            <w:r w:rsidRPr="008A33BF">
              <w:rPr>
                <w:rFonts w:ascii="Calibri" w:hAnsi="Calibri"/>
                <w:sz w:val="16"/>
                <w:szCs w:val="16"/>
              </w:rPr>
              <w:t>Аварлар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265F37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Аварцы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Pr="008A33BF" w:rsidRDefault="00D16F53">
            <w:pPr>
              <w:rPr>
                <w:rFonts w:ascii="Calibri" w:hAnsi="Calibri"/>
                <w:sz w:val="16"/>
                <w:szCs w:val="16"/>
              </w:rPr>
            </w:pPr>
            <w:r w:rsidRPr="008A33BF">
              <w:rPr>
                <w:rFonts w:ascii="Calibri" w:hAnsi="Calibri"/>
                <w:sz w:val="16"/>
                <w:szCs w:val="16"/>
              </w:rPr>
              <w:t>Даргиндер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E03F4E" w:rsidRDefault="00D16F53" w:rsidP="00F2318E">
            <w:pPr>
              <w:rPr>
                <w:rFonts w:ascii="Calibri" w:hAnsi="Calibri"/>
                <w:sz w:val="16"/>
                <w:szCs w:val="16"/>
                <w:highlight w:val="yellow"/>
              </w:rPr>
            </w:pPr>
            <w:r w:rsidRPr="00CD05BA">
              <w:rPr>
                <w:rFonts w:ascii="Calibri" w:hAnsi="Calibri"/>
                <w:sz w:val="16"/>
                <w:szCs w:val="16"/>
              </w:rPr>
              <w:t>Даргинцы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Pr="008A33BF" w:rsidRDefault="00D16F53">
            <w:pPr>
              <w:rPr>
                <w:rFonts w:ascii="Calibri" w:hAnsi="Calibri"/>
                <w:sz w:val="16"/>
                <w:szCs w:val="16"/>
              </w:rPr>
            </w:pPr>
            <w:r w:rsidRPr="00ED55C1">
              <w:rPr>
                <w:rFonts w:ascii="Calibri" w:hAnsi="Calibri"/>
                <w:sz w:val="16"/>
                <w:szCs w:val="16"/>
              </w:rPr>
              <w:t>Құмықтар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CD05BA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Кумыки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Pr="008A33BF" w:rsidRDefault="00D16F53">
            <w:pPr>
              <w:rPr>
                <w:rFonts w:ascii="Calibri" w:hAnsi="Calibri"/>
                <w:sz w:val="16"/>
                <w:szCs w:val="16"/>
              </w:rPr>
            </w:pPr>
            <w:r w:rsidRPr="008A33BF">
              <w:rPr>
                <w:rFonts w:ascii="Calibri" w:hAnsi="Calibri"/>
                <w:sz w:val="16"/>
                <w:szCs w:val="16"/>
              </w:rPr>
              <w:t>Лезгиндер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CD05BA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Лезгины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Pr="008A33BF" w:rsidRDefault="00D16F53">
            <w:pPr>
              <w:rPr>
                <w:rFonts w:ascii="Calibri" w:hAnsi="Calibri"/>
                <w:sz w:val="16"/>
                <w:szCs w:val="16"/>
              </w:rPr>
            </w:pPr>
            <w:r w:rsidRPr="008A33BF">
              <w:rPr>
                <w:rFonts w:ascii="Calibri" w:hAnsi="Calibri"/>
                <w:sz w:val="16"/>
                <w:szCs w:val="16"/>
              </w:rPr>
              <w:t>Ингуштар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 w:rsidRPr="00F2318E">
              <w:rPr>
                <w:rFonts w:ascii="Calibri" w:hAnsi="Calibri"/>
                <w:sz w:val="16"/>
                <w:szCs w:val="16"/>
              </w:rPr>
              <w:t>Ингуши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Pr="00C60720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Кабардиндер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C60720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Кабардинцы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Pr="008A33BF" w:rsidRDefault="00D16F53">
            <w:pPr>
              <w:rPr>
                <w:rFonts w:ascii="Calibri" w:hAnsi="Calibri"/>
                <w:sz w:val="16"/>
                <w:szCs w:val="16"/>
              </w:rPr>
            </w:pPr>
            <w:r w:rsidRPr="008A33BF">
              <w:rPr>
                <w:rFonts w:ascii="Calibri" w:hAnsi="Calibri"/>
                <w:sz w:val="16"/>
                <w:szCs w:val="16"/>
              </w:rPr>
              <w:t>Қалмақтар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F2318E">
              <w:rPr>
                <w:rFonts w:ascii="Calibri" w:hAnsi="Calibri"/>
                <w:sz w:val="16"/>
                <w:szCs w:val="16"/>
              </w:rPr>
              <w:t>Калмыки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Pr="008A33BF" w:rsidRDefault="00D16F53">
            <w:pPr>
              <w:rPr>
                <w:rFonts w:ascii="Calibri" w:hAnsi="Calibri"/>
                <w:sz w:val="16"/>
                <w:szCs w:val="16"/>
              </w:rPr>
            </w:pPr>
            <w:r w:rsidRPr="008A33BF">
              <w:rPr>
                <w:rFonts w:ascii="Calibri" w:hAnsi="Calibri"/>
                <w:sz w:val="16"/>
                <w:szCs w:val="16"/>
              </w:rPr>
              <w:t>Қарақалпақтар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Каракалпаки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Pr="008A33BF" w:rsidRDefault="00D16F53">
            <w:pPr>
              <w:rPr>
                <w:rFonts w:ascii="Calibri" w:hAnsi="Calibri"/>
                <w:sz w:val="16"/>
                <w:szCs w:val="16"/>
              </w:rPr>
            </w:pPr>
            <w:r w:rsidRPr="008A33BF">
              <w:rPr>
                <w:rFonts w:ascii="Calibri" w:hAnsi="Calibri"/>
                <w:sz w:val="16"/>
                <w:szCs w:val="16"/>
              </w:rPr>
              <w:t>Комилер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Коми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Марийлер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F2318E">
              <w:rPr>
                <w:rFonts w:ascii="Calibri" w:hAnsi="Calibri"/>
                <w:sz w:val="16"/>
                <w:szCs w:val="16"/>
              </w:rPr>
              <w:t>Марийцы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Мордвалар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F2318E">
              <w:rPr>
                <w:rFonts w:ascii="Calibri" w:hAnsi="Calibri"/>
                <w:sz w:val="16"/>
                <w:szCs w:val="16"/>
              </w:rPr>
              <w:t>Мордва</w:t>
            </w:r>
          </w:p>
        </w:tc>
      </w:tr>
      <w:tr w:rsidR="00D16F53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Осетиндер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F2318E">
              <w:rPr>
                <w:rFonts w:ascii="Calibri" w:hAnsi="Calibri"/>
                <w:sz w:val="16"/>
                <w:szCs w:val="16"/>
              </w:rPr>
              <w:t>Осетины</w:t>
            </w:r>
          </w:p>
        </w:tc>
      </w:tr>
      <w:tr w:rsidR="006C5B74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74" w:rsidRPr="00604EAD" w:rsidRDefault="006C5B74" w:rsidP="00A05075">
            <w:pPr>
              <w:pStyle w:val="afc"/>
              <w:pageBreakBefore/>
              <w:spacing w:before="60" w:after="60"/>
              <w:jc w:val="left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A833FC">
              <w:rPr>
                <w:rFonts w:ascii="Calibri" w:hAnsi="Calibri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74" w:rsidRDefault="006C5B74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74" w:rsidRDefault="006C5B74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74" w:rsidRDefault="006C5B74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74" w:rsidRDefault="006C5B74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74" w:rsidRDefault="006C5B74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74" w:rsidRDefault="006C5B74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74" w:rsidRDefault="006C5B74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74" w:rsidRDefault="006C5B74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74" w:rsidRDefault="006C5B74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74" w:rsidRDefault="006C5B74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74" w:rsidRDefault="006C5B74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74" w:rsidRDefault="006C5B74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74" w:rsidRDefault="006C5B74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74" w:rsidRDefault="006C5B74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74" w:rsidRDefault="006C5B74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74" w:rsidRDefault="006C5B74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74" w:rsidRDefault="006C5B74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5B74" w:rsidRDefault="006C5B74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B74" w:rsidRPr="00604EAD" w:rsidRDefault="006C5B74" w:rsidP="00A05075">
            <w:pPr>
              <w:pStyle w:val="afc"/>
              <w:pageBreakBefore/>
              <w:spacing w:before="60" w:after="60"/>
              <w:jc w:val="left"/>
              <w:rPr>
                <w:lang w:val="ru-RU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6C5B74" w:rsidRPr="00AA2158" w:rsidTr="00DA77CF">
        <w:tblPrEx>
          <w:tblLook w:val="0000"/>
        </w:tblPrEx>
        <w:trPr>
          <w:gridAfter w:val="2"/>
          <w:wAfter w:w="70" w:type="dxa"/>
          <w:cantSplit/>
          <w:trHeight w:val="64"/>
        </w:trPr>
        <w:tc>
          <w:tcPr>
            <w:tcW w:w="134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6C5B74" w:rsidRPr="00AA2158" w:rsidRDefault="006C5B74" w:rsidP="00A05075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78" w:type="dxa"/>
            <w:gridSpan w:val="11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5B74" w:rsidRDefault="006C5B74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Барлығы</w:t>
            </w:r>
          </w:p>
          <w:p w:rsidR="006C5B74" w:rsidRPr="00AA2158" w:rsidRDefault="006C5B74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Всего</w:t>
            </w:r>
          </w:p>
        </w:tc>
        <w:tc>
          <w:tcPr>
            <w:tcW w:w="207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5B74" w:rsidRDefault="006C5B74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Сыртқы көші-қон</w:t>
            </w:r>
          </w:p>
          <w:p w:rsidR="006C5B74" w:rsidRPr="00AA2158" w:rsidRDefault="006C5B74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Внешняя миграция </w:t>
            </w:r>
          </w:p>
        </w:tc>
        <w:tc>
          <w:tcPr>
            <w:tcW w:w="4248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5B74" w:rsidRDefault="006C5B74" w:rsidP="00A05075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6C5B74" w:rsidRPr="00AA2158" w:rsidRDefault="006C5B74" w:rsidP="00A05075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2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5B74" w:rsidRDefault="006C5B74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6C5B74" w:rsidRPr="00AA2158" w:rsidRDefault="006C5B74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  <w:tc>
          <w:tcPr>
            <w:tcW w:w="1331" w:type="dxa"/>
            <w:gridSpan w:val="2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6C5B74" w:rsidRDefault="006C5B74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Барлығы</w:t>
            </w:r>
          </w:p>
          <w:p w:rsidR="006C5B74" w:rsidRPr="00AA2158" w:rsidRDefault="006C5B74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Всего</w:t>
            </w:r>
          </w:p>
          <w:p w:rsidR="006C5B74" w:rsidRDefault="006C5B74" w:rsidP="00A05075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6C5B74" w:rsidRPr="00AA2158" w:rsidRDefault="006C5B74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</w:tr>
      <w:tr w:rsidR="006C5B74" w:rsidRPr="00AA2158" w:rsidTr="00DA77CF">
        <w:tblPrEx>
          <w:tblLook w:val="0000"/>
        </w:tblPrEx>
        <w:trPr>
          <w:gridAfter w:val="2"/>
          <w:wAfter w:w="70" w:type="dxa"/>
          <w:cantSplit/>
          <w:trHeight w:val="63"/>
        </w:trPr>
        <w:tc>
          <w:tcPr>
            <w:tcW w:w="13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C5B74" w:rsidRPr="00AA2158" w:rsidRDefault="006C5B74" w:rsidP="00A05075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78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B74" w:rsidRPr="00AA2158" w:rsidRDefault="006C5B74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72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B74" w:rsidRPr="00AA2158" w:rsidRDefault="006C5B74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14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B74" w:rsidRDefault="006C5B74" w:rsidP="00A05075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6C5B74" w:rsidRPr="003358B4" w:rsidRDefault="006C5B74" w:rsidP="00A05075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10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B74" w:rsidRDefault="006C5B74" w:rsidP="00A05075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6C5B74" w:rsidRPr="00770A25" w:rsidRDefault="006C5B74" w:rsidP="00A05075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5B74" w:rsidRPr="00AA2158" w:rsidRDefault="006C5B74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1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5B74" w:rsidRPr="00AA2158" w:rsidRDefault="006C5B74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31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6C5B74" w:rsidRPr="00AA2158" w:rsidRDefault="006C5B74" w:rsidP="00A05075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</w:tr>
      <w:tr w:rsidR="006C5B74" w:rsidRPr="00AA2158" w:rsidTr="00DA77CF">
        <w:tblPrEx>
          <w:tblLook w:val="0000"/>
        </w:tblPrEx>
        <w:trPr>
          <w:gridAfter w:val="2"/>
          <w:wAfter w:w="70" w:type="dxa"/>
          <w:cantSplit/>
          <w:trHeight w:val="399"/>
        </w:trPr>
        <w:tc>
          <w:tcPr>
            <w:tcW w:w="13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6C5B74" w:rsidRPr="00AA2158" w:rsidRDefault="006C5B74" w:rsidP="00A05075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B74" w:rsidRPr="00AA2158" w:rsidRDefault="006C5B74" w:rsidP="00A05075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C5B74" w:rsidRPr="00AA2158" w:rsidRDefault="006C5B74" w:rsidP="00A05075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B74" w:rsidRPr="00AA2158" w:rsidRDefault="006C5B74" w:rsidP="00A05075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C5B74" w:rsidRPr="00AA2158" w:rsidRDefault="006C5B74" w:rsidP="00A05075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B74" w:rsidRPr="00AA2158" w:rsidRDefault="006C5B74" w:rsidP="00A05075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C5B74" w:rsidRPr="00AA2158" w:rsidRDefault="006C5B74" w:rsidP="00A05075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5B74" w:rsidRPr="00AA2158" w:rsidRDefault="006C5B74" w:rsidP="00A05075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C5B74" w:rsidRPr="00AA2158" w:rsidRDefault="006C5B74" w:rsidP="00A05075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5B74" w:rsidRPr="00AA2158" w:rsidRDefault="006C5B74" w:rsidP="00A05075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C5B74" w:rsidRPr="00AA2158" w:rsidRDefault="006C5B74" w:rsidP="00A05075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C5B74" w:rsidRPr="00AA2158" w:rsidRDefault="006C5B74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1331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6C5B74" w:rsidRPr="00AA2158" w:rsidRDefault="006C5B74" w:rsidP="00A05075">
            <w:pPr>
              <w:ind w:left="-108" w:right="-108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Татарлар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-75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337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412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-80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97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-79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85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235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F2318E">
              <w:rPr>
                <w:rFonts w:ascii="Calibri" w:hAnsi="Calibri"/>
                <w:sz w:val="16"/>
                <w:szCs w:val="16"/>
              </w:rPr>
              <w:t>Татары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 w:rsidRPr="00B508FE">
              <w:rPr>
                <w:rFonts w:ascii="Calibri" w:hAnsi="Calibri" w:cs="Arial CYR"/>
                <w:sz w:val="16"/>
                <w:szCs w:val="16"/>
              </w:rPr>
              <w:t>Тувалар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F2318E">
              <w:rPr>
                <w:rFonts w:ascii="Calibri" w:hAnsi="Calibri"/>
                <w:sz w:val="16"/>
                <w:szCs w:val="16"/>
              </w:rPr>
              <w:t>Тувинцы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Удмурттар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</w:t>
            </w:r>
          </w:p>
        </w:tc>
        <w:tc>
          <w:tcPr>
            <w:tcW w:w="68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F2318E">
              <w:rPr>
                <w:rFonts w:ascii="Calibri" w:hAnsi="Calibri"/>
                <w:sz w:val="16"/>
                <w:szCs w:val="16"/>
              </w:rPr>
              <w:t>Удмурты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Чешендер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 w:rsidRPr="00F2318E">
              <w:rPr>
                <w:rFonts w:ascii="Calibri" w:hAnsi="Calibri"/>
                <w:sz w:val="16"/>
                <w:szCs w:val="16"/>
              </w:rPr>
              <w:t>Чеченцы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Чуваштар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911F7B">
            <w:pPr>
              <w:rPr>
                <w:rFonts w:ascii="Calibri" w:hAnsi="Calibri"/>
                <w:sz w:val="16"/>
                <w:szCs w:val="16"/>
              </w:rPr>
            </w:pPr>
            <w:r w:rsidRPr="00F2318E">
              <w:rPr>
                <w:rFonts w:ascii="Calibri" w:hAnsi="Calibri"/>
                <w:sz w:val="16"/>
                <w:szCs w:val="16"/>
              </w:rPr>
              <w:t>Чуваши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 w:rsidRPr="001A011B">
              <w:rPr>
                <w:rFonts w:ascii="Calibri" w:hAnsi="Calibri" w:cs="Arial CYR"/>
                <w:sz w:val="16"/>
                <w:szCs w:val="16"/>
              </w:rPr>
              <w:t>Адыгейлер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911F7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Адыгейцы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Еврейлер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911F7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Евреи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Коми-пермяктар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467314">
            <w:pPr>
              <w:rPr>
                <w:rFonts w:ascii="Calibri" w:hAnsi="Calibri"/>
                <w:sz w:val="16"/>
                <w:szCs w:val="16"/>
              </w:rPr>
            </w:pPr>
            <w:r w:rsidRPr="00F2318E">
              <w:rPr>
                <w:rFonts w:ascii="Calibri" w:hAnsi="Calibri"/>
                <w:sz w:val="16"/>
                <w:szCs w:val="16"/>
              </w:rPr>
              <w:t>Коми-пермяки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Хантылар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911F7B">
            <w:pPr>
              <w:rPr>
                <w:rFonts w:ascii="Calibri" w:hAnsi="Calibri"/>
                <w:sz w:val="16"/>
                <w:szCs w:val="16"/>
              </w:rPr>
            </w:pPr>
            <w:r w:rsidRPr="00F2318E">
              <w:rPr>
                <w:rFonts w:ascii="Calibri" w:hAnsi="Calibri"/>
                <w:sz w:val="16"/>
                <w:szCs w:val="16"/>
              </w:rPr>
              <w:t>Ханты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 w:rsidRPr="00C60720">
              <w:rPr>
                <w:rFonts w:ascii="Calibri" w:hAnsi="Calibri" w:cs="Arial CYR"/>
                <w:sz w:val="16"/>
                <w:szCs w:val="16"/>
              </w:rPr>
              <w:t>Абазиндер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911F7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Абазины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Pr="00C60720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 w:rsidRPr="001A011B">
              <w:rPr>
                <w:rFonts w:ascii="Calibri" w:hAnsi="Calibri" w:cs="Arial CYR"/>
                <w:sz w:val="16"/>
                <w:szCs w:val="16"/>
              </w:rPr>
              <w:t>Гагауздар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911F7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Гагаузы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Татылар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911F7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Таты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Сығандар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A82F15">
            <w:pPr>
              <w:rPr>
                <w:rFonts w:ascii="Calibri" w:hAnsi="Calibri"/>
                <w:sz w:val="16"/>
                <w:szCs w:val="16"/>
              </w:rPr>
            </w:pPr>
            <w:r w:rsidRPr="00F2318E">
              <w:rPr>
                <w:rFonts w:ascii="Calibri" w:hAnsi="Calibri"/>
                <w:sz w:val="16"/>
                <w:szCs w:val="16"/>
              </w:rPr>
              <w:t>Цыгане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Шорлар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911F7B">
            <w:pPr>
              <w:rPr>
                <w:rFonts w:ascii="Calibri" w:hAnsi="Calibri"/>
                <w:sz w:val="16"/>
                <w:szCs w:val="16"/>
              </w:rPr>
            </w:pPr>
            <w:r w:rsidRPr="00F2318E">
              <w:rPr>
                <w:rFonts w:ascii="Calibri" w:hAnsi="Calibri"/>
                <w:sz w:val="16"/>
                <w:szCs w:val="16"/>
              </w:rPr>
              <w:t>Шорцы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 w:rsidRPr="00743359">
              <w:rPr>
                <w:rFonts w:ascii="Calibri" w:hAnsi="Calibri" w:cs="Arial CYR"/>
                <w:sz w:val="16"/>
                <w:szCs w:val="16"/>
              </w:rPr>
              <w:t>Ағылшындар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AF06FB" w:rsidRDefault="00D16F53" w:rsidP="00911F7B">
            <w:pPr>
              <w:rPr>
                <w:rFonts w:ascii="Calibri" w:hAnsi="Calibri" w:cs="Arial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Англичане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Болғарлар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911F7B">
            <w:pPr>
              <w:rPr>
                <w:rFonts w:ascii="Calibri" w:hAnsi="Calibri"/>
                <w:sz w:val="16"/>
                <w:szCs w:val="16"/>
              </w:rPr>
            </w:pPr>
            <w:r w:rsidRPr="00F2318E">
              <w:rPr>
                <w:rFonts w:ascii="Calibri" w:hAnsi="Calibri"/>
                <w:sz w:val="16"/>
                <w:szCs w:val="16"/>
              </w:rPr>
              <w:t>Болгары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Венгрлер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911F7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Венгры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Гректер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911F7B">
            <w:pPr>
              <w:rPr>
                <w:rFonts w:ascii="Calibri" w:hAnsi="Calibri"/>
                <w:sz w:val="16"/>
                <w:szCs w:val="16"/>
              </w:rPr>
            </w:pPr>
            <w:r w:rsidRPr="00F2318E">
              <w:rPr>
                <w:rFonts w:ascii="Calibri" w:hAnsi="Calibri"/>
                <w:sz w:val="16"/>
                <w:szCs w:val="16"/>
              </w:rPr>
              <w:t>Греки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Дүңгендер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58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63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58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63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911F7B">
            <w:pPr>
              <w:rPr>
                <w:rFonts w:ascii="Calibri" w:hAnsi="Calibri"/>
                <w:sz w:val="16"/>
                <w:szCs w:val="16"/>
              </w:rPr>
            </w:pPr>
            <w:r w:rsidRPr="00F2318E">
              <w:rPr>
                <w:rFonts w:ascii="Calibri" w:hAnsi="Calibri"/>
                <w:sz w:val="16"/>
                <w:szCs w:val="16"/>
              </w:rPr>
              <w:t>Дунгане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Индия  және  Пәкіст. Халықтары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911F7B">
            <w:pPr>
              <w:rPr>
                <w:rFonts w:ascii="Calibri" w:hAnsi="Calibri"/>
                <w:sz w:val="16"/>
                <w:szCs w:val="16"/>
              </w:rPr>
            </w:pPr>
            <w:r w:rsidRPr="00F2318E">
              <w:rPr>
                <w:rFonts w:ascii="Calibri" w:hAnsi="Calibri"/>
                <w:sz w:val="16"/>
                <w:szCs w:val="16"/>
              </w:rPr>
              <w:t>Hароды Индии и Пакистана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Испандар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911F7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Испанцы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Қытайлар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911F7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Китайцы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Корейлер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911F7B">
            <w:pPr>
              <w:rPr>
                <w:rFonts w:ascii="Calibri" w:hAnsi="Calibri"/>
                <w:sz w:val="16"/>
                <w:szCs w:val="16"/>
              </w:rPr>
            </w:pPr>
            <w:r w:rsidRPr="00F2318E">
              <w:rPr>
                <w:rFonts w:ascii="Calibri" w:hAnsi="Calibri"/>
                <w:sz w:val="16"/>
                <w:szCs w:val="16"/>
              </w:rPr>
              <w:t>Корейцы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 w:rsidRPr="007E71F9">
              <w:rPr>
                <w:rFonts w:ascii="Calibri" w:hAnsi="Calibri" w:cs="Arial CYR"/>
                <w:sz w:val="16"/>
                <w:szCs w:val="16"/>
              </w:rPr>
              <w:t>Кубалықтар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911F7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Кубинцы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Күрдтер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911F7B">
            <w:pPr>
              <w:rPr>
                <w:rFonts w:ascii="Calibri" w:hAnsi="Calibri"/>
                <w:sz w:val="16"/>
                <w:szCs w:val="16"/>
              </w:rPr>
            </w:pPr>
            <w:r w:rsidRPr="00F2318E">
              <w:rPr>
                <w:rFonts w:ascii="Calibri" w:hAnsi="Calibri"/>
                <w:sz w:val="16"/>
                <w:szCs w:val="16"/>
              </w:rPr>
              <w:t>Курды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Немістер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-207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645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852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-221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260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-164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-57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79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119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487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487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330645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F2318E">
              <w:rPr>
                <w:rFonts w:ascii="Calibri" w:hAnsi="Calibri"/>
                <w:sz w:val="16"/>
                <w:szCs w:val="16"/>
                <w:lang w:val="kk-KZ"/>
              </w:rPr>
              <w:t>Немцы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Поляктар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-261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261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522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-234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242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-86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-148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150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-27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63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217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217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911F7B">
            <w:pPr>
              <w:rPr>
                <w:rFonts w:ascii="Calibri" w:hAnsi="Calibri" w:cs="Arial CYR"/>
                <w:sz w:val="16"/>
                <w:szCs w:val="16"/>
              </w:rPr>
            </w:pPr>
            <w:r w:rsidRPr="00F2318E">
              <w:rPr>
                <w:rFonts w:ascii="Calibri" w:hAnsi="Calibri" w:cs="Arial CYR"/>
                <w:sz w:val="16"/>
                <w:szCs w:val="16"/>
              </w:rPr>
              <w:t>Поляки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Румындар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911F7B">
            <w:pPr>
              <w:rPr>
                <w:rFonts w:ascii="Calibri" w:hAnsi="Calibri" w:cs="Arial CYR"/>
                <w:sz w:val="16"/>
                <w:szCs w:val="16"/>
              </w:rPr>
            </w:pPr>
            <w:r w:rsidRPr="00F2318E">
              <w:rPr>
                <w:rFonts w:ascii="Calibri" w:hAnsi="Calibri" w:cs="Arial CYR"/>
                <w:sz w:val="16"/>
                <w:szCs w:val="16"/>
              </w:rPr>
              <w:t>Румыны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Туріктер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911F7B">
            <w:pPr>
              <w:rPr>
                <w:rFonts w:ascii="Calibri" w:hAnsi="Calibri"/>
                <w:sz w:val="16"/>
                <w:szCs w:val="16"/>
              </w:rPr>
            </w:pPr>
            <w:r w:rsidRPr="00F2318E">
              <w:rPr>
                <w:rFonts w:ascii="Calibri" w:hAnsi="Calibri"/>
                <w:sz w:val="16"/>
                <w:szCs w:val="16"/>
              </w:rPr>
              <w:t>Турки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Ұйғырлар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911F7B">
            <w:pPr>
              <w:rPr>
                <w:rFonts w:ascii="Calibri" w:hAnsi="Calibri" w:cs="Arial"/>
                <w:sz w:val="16"/>
                <w:szCs w:val="16"/>
              </w:rPr>
            </w:pPr>
            <w:r w:rsidRPr="00F2318E">
              <w:rPr>
                <w:rFonts w:ascii="Calibri" w:hAnsi="Calibri"/>
                <w:sz w:val="16"/>
                <w:szCs w:val="16"/>
              </w:rPr>
              <w:t>Уйгуры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Моңғолдар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911F7B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Монголы</w:t>
            </w:r>
          </w:p>
        </w:tc>
      </w:tr>
      <w:tr w:rsidR="00D16F53" w:rsidRPr="00AA2158" w:rsidTr="00674323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B47C8B" w:rsidRDefault="00D16F53" w:rsidP="00467314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Басқасы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</w:t>
            </w: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0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2318E" w:rsidRDefault="00D16F53" w:rsidP="00467314">
            <w:pPr>
              <w:rPr>
                <w:rFonts w:ascii="Calibri" w:hAnsi="Calibri"/>
                <w:sz w:val="16"/>
                <w:szCs w:val="16"/>
              </w:rPr>
            </w:pPr>
            <w:r w:rsidRPr="00F2318E">
              <w:rPr>
                <w:rFonts w:ascii="Calibri" w:hAnsi="Calibri" w:cs="Arial"/>
                <w:sz w:val="16"/>
                <w:szCs w:val="16"/>
              </w:rPr>
              <w:t xml:space="preserve">Другие </w:t>
            </w:r>
          </w:p>
        </w:tc>
      </w:tr>
      <w:tr w:rsidR="001A20D6" w:rsidRPr="001442B2" w:rsidTr="00F52CC3">
        <w:tc>
          <w:tcPr>
            <w:tcW w:w="7645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1A20D6" w:rsidRPr="001442B2" w:rsidRDefault="00B748C8" w:rsidP="00B748C8">
            <w:pPr>
              <w:pStyle w:val="afc"/>
              <w:pageBreakBefore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701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1A20D6" w:rsidRPr="001442B2" w:rsidRDefault="00B748C8" w:rsidP="00B748C8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6F4FE6" w:rsidRPr="00AA2158" w:rsidTr="00DA77CF">
        <w:tblPrEx>
          <w:tblLook w:val="0000"/>
        </w:tblPrEx>
        <w:trPr>
          <w:gridAfter w:val="2"/>
          <w:wAfter w:w="70" w:type="dxa"/>
          <w:cantSplit/>
          <w:trHeight w:val="467"/>
        </w:trPr>
        <w:tc>
          <w:tcPr>
            <w:tcW w:w="1404" w:type="dxa"/>
            <w:gridSpan w:val="3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62" w:type="dxa"/>
            <w:gridSpan w:val="11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FE6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Барлығы</w:t>
            </w:r>
          </w:p>
          <w:p w:rsidR="006F4FE6" w:rsidRPr="00AA2158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Всего</w:t>
            </w:r>
          </w:p>
        </w:tc>
        <w:tc>
          <w:tcPr>
            <w:tcW w:w="2083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FE6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Сыртқы көші-қон</w:t>
            </w:r>
          </w:p>
          <w:p w:rsidR="006F4FE6" w:rsidRPr="00AA2158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Внешняя миграция </w:t>
            </w:r>
          </w:p>
        </w:tc>
        <w:tc>
          <w:tcPr>
            <w:tcW w:w="4196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FE6" w:rsidRDefault="006F4FE6" w:rsidP="006F4FE6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6F4FE6" w:rsidRPr="00AA2158" w:rsidRDefault="006F4FE6" w:rsidP="006F4FE6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2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6F4FE6" w:rsidRPr="00AA2158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  <w:tc>
          <w:tcPr>
            <w:tcW w:w="1331" w:type="dxa"/>
            <w:gridSpan w:val="2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6F4FE6" w:rsidRPr="00AA2158" w:rsidRDefault="006F4FE6" w:rsidP="006F4FE6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</w:tr>
      <w:tr w:rsidR="006F4FE6" w:rsidRPr="00AA2158" w:rsidTr="00DA77CF">
        <w:tblPrEx>
          <w:tblLook w:val="0000"/>
        </w:tblPrEx>
        <w:trPr>
          <w:gridAfter w:val="2"/>
          <w:wAfter w:w="70" w:type="dxa"/>
          <w:cantSplit/>
          <w:trHeight w:val="63"/>
        </w:trPr>
        <w:tc>
          <w:tcPr>
            <w:tcW w:w="1404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62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83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9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Default="006F4FE6" w:rsidP="006F4FE6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6F4FE6" w:rsidRPr="003358B4" w:rsidRDefault="006F4FE6" w:rsidP="006F4FE6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10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6F4FE6" w:rsidRPr="00770A25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6F4FE6" w:rsidRPr="00AA2158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1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6F4FE6" w:rsidRPr="00AA2158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331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6F4FE6" w:rsidRPr="00AA2158" w:rsidRDefault="006F4FE6" w:rsidP="006F4FE6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</w:tr>
      <w:tr w:rsidR="006F4FE6" w:rsidRPr="00AA2158" w:rsidTr="00DA77CF">
        <w:tblPrEx>
          <w:tblLook w:val="0000"/>
        </w:tblPrEx>
        <w:trPr>
          <w:gridAfter w:val="2"/>
          <w:wAfter w:w="70" w:type="dxa"/>
          <w:cantSplit/>
          <w:trHeight w:val="399"/>
        </w:trPr>
        <w:tc>
          <w:tcPr>
            <w:tcW w:w="140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F4FE6" w:rsidRPr="00AA2158" w:rsidRDefault="006F4FE6" w:rsidP="006F4FE6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F4FE6" w:rsidRPr="00AA2158" w:rsidRDefault="006F4FE6" w:rsidP="006F4FE6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  <w:r w:rsidRPr="004A5FE0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выбыло</w:t>
            </w:r>
          </w:p>
        </w:tc>
        <w:tc>
          <w:tcPr>
            <w:tcW w:w="13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Pr="00AA2158" w:rsidRDefault="006F4FE6" w:rsidP="006F4FE6">
            <w:pPr>
              <w:ind w:left="-108" w:right="-108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B63EB9" w:rsidRPr="00AA2158" w:rsidTr="00DA77CF">
        <w:tblPrEx>
          <w:tblLook w:val="0000"/>
        </w:tblPrEx>
        <w:trPr>
          <w:gridAfter w:val="2"/>
          <w:wAfter w:w="70" w:type="dxa"/>
          <w:trHeight w:val="87"/>
        </w:trPr>
        <w:tc>
          <w:tcPr>
            <w:tcW w:w="15276" w:type="dxa"/>
            <w:gridSpan w:val="6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63EB9" w:rsidRPr="00FB7EF4" w:rsidRDefault="00B63EB9" w:rsidP="007B64E8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862DF">
              <w:rPr>
                <w:rFonts w:ascii="Calibri" w:hAnsi="Calibri"/>
                <w:b/>
                <w:sz w:val="16"/>
                <w:szCs w:val="18"/>
                <w:lang w:val="kk-KZ"/>
              </w:rPr>
              <w:t>Қалалық жерлер</w:t>
            </w:r>
            <w:r w:rsidRPr="009862DF">
              <w:rPr>
                <w:rFonts w:ascii="Calibri" w:hAnsi="Calibri"/>
                <w:b/>
                <w:sz w:val="16"/>
                <w:szCs w:val="18"/>
                <w:lang w:val="kk-KZ"/>
              </w:rPr>
              <w:br/>
              <w:t>Городская местность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16"/>
                <w:szCs w:val="16"/>
              </w:rPr>
              <w:t>Барлығы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294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8 744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8 450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-1 966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464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2 430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-1 891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2 312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-75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43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118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-644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2 080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2 724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2 904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6 200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3 296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B7EF4" w:rsidRDefault="00D16F53" w:rsidP="000D6D48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FB7EF4">
              <w:rPr>
                <w:rFonts w:ascii="Calibri" w:hAnsi="Calibri" w:cs="Calibri"/>
                <w:b/>
                <w:bCs/>
                <w:sz w:val="16"/>
                <w:szCs w:val="16"/>
              </w:rPr>
              <w:t>Всего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Қазақтар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799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4 909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4 110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-14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58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72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-33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38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-741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1 473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2 214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1 554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3 378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1 824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B7EF4" w:rsidRDefault="00D16F53" w:rsidP="000D6D48">
            <w:pPr>
              <w:rPr>
                <w:rFonts w:ascii="Calibri" w:hAnsi="Calibri" w:cs="Calibri"/>
                <w:sz w:val="16"/>
                <w:szCs w:val="16"/>
              </w:rPr>
            </w:pPr>
            <w:r w:rsidRPr="00FB7EF4">
              <w:rPr>
                <w:rFonts w:ascii="Calibri" w:hAnsi="Calibri" w:cs="Calibri"/>
                <w:sz w:val="16"/>
                <w:szCs w:val="16"/>
              </w:rPr>
              <w:t>Казахи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Орыстар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-754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2 684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3 438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-1 700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266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1 966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-1 652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257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1 909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-48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65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399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334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881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2 019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1 138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B7EF4" w:rsidRDefault="00D16F53" w:rsidP="000D6D48">
            <w:pPr>
              <w:rPr>
                <w:rFonts w:ascii="Calibri" w:hAnsi="Calibri" w:cs="Calibri"/>
                <w:sz w:val="16"/>
                <w:szCs w:val="16"/>
              </w:rPr>
            </w:pPr>
            <w:r w:rsidRPr="00FB7EF4">
              <w:rPr>
                <w:rFonts w:ascii="Calibri" w:hAnsi="Calibri" w:cs="Calibri"/>
                <w:sz w:val="16"/>
                <w:szCs w:val="16"/>
              </w:rPr>
              <w:t>Русские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Украиндар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77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300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223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-82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103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-79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246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88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B7EF4" w:rsidRDefault="00D16F53" w:rsidP="000D6D48">
            <w:pPr>
              <w:rPr>
                <w:rFonts w:ascii="Calibri" w:hAnsi="Calibri" w:cs="Calibri"/>
                <w:sz w:val="16"/>
                <w:szCs w:val="16"/>
              </w:rPr>
            </w:pPr>
            <w:r w:rsidRPr="00FB7EF4">
              <w:rPr>
                <w:rFonts w:ascii="Calibri" w:hAnsi="Calibri" w:cs="Calibri"/>
                <w:sz w:val="16"/>
                <w:szCs w:val="16"/>
              </w:rPr>
              <w:t>Украинцы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Белорустар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55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31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B7EF4" w:rsidRDefault="00D16F53" w:rsidP="000D6D48">
            <w:pPr>
              <w:rPr>
                <w:rFonts w:ascii="Calibri" w:hAnsi="Calibri" w:cs="Calibri"/>
                <w:sz w:val="16"/>
                <w:szCs w:val="16"/>
              </w:rPr>
            </w:pPr>
            <w:r w:rsidRPr="00FB7EF4">
              <w:rPr>
                <w:rFonts w:ascii="Calibri" w:hAnsi="Calibri" w:cs="Calibri"/>
                <w:sz w:val="16"/>
                <w:szCs w:val="16"/>
              </w:rPr>
              <w:t>Белорусы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Өзбектер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B7EF4" w:rsidRDefault="00D16F53" w:rsidP="000D6D48">
            <w:pPr>
              <w:rPr>
                <w:rFonts w:ascii="Calibri" w:hAnsi="Calibri" w:cs="Calibri"/>
                <w:sz w:val="16"/>
                <w:szCs w:val="16"/>
              </w:rPr>
            </w:pPr>
            <w:r w:rsidRPr="00FB7EF4">
              <w:rPr>
                <w:rFonts w:ascii="Calibri" w:hAnsi="Calibri" w:cs="Calibri"/>
                <w:sz w:val="16"/>
                <w:szCs w:val="16"/>
              </w:rPr>
              <w:t>Узбеки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Грузиндер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B7EF4" w:rsidRDefault="00D16F53" w:rsidP="000D6D48">
            <w:pPr>
              <w:rPr>
                <w:rFonts w:ascii="Calibri" w:hAnsi="Calibri" w:cs="Calibri"/>
                <w:sz w:val="16"/>
                <w:szCs w:val="16"/>
              </w:rPr>
            </w:pPr>
            <w:r w:rsidRPr="00FB7EF4">
              <w:rPr>
                <w:rFonts w:ascii="Calibri" w:hAnsi="Calibri" w:cs="Calibri"/>
                <w:sz w:val="16"/>
                <w:szCs w:val="16"/>
              </w:rPr>
              <w:t>Грузины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ind w:right="-91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Әзірбайджандар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52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FB7EF4" w:rsidRDefault="00D16F53" w:rsidP="000D6D48">
            <w:pPr>
              <w:ind w:right="-94"/>
              <w:rPr>
                <w:rFonts w:ascii="Calibri" w:hAnsi="Calibri" w:cs="Calibri"/>
                <w:sz w:val="16"/>
                <w:szCs w:val="16"/>
              </w:rPr>
            </w:pPr>
            <w:r w:rsidRPr="00FB7EF4">
              <w:rPr>
                <w:rFonts w:ascii="Calibri" w:hAnsi="Calibri" w:cs="Calibri"/>
                <w:sz w:val="16"/>
                <w:szCs w:val="16"/>
              </w:rPr>
              <w:t>Азербайджанцы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Литвалықтар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0D6D48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Литовцы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Молдавандар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0D6D48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Молдаване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Латыштар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0D6D48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Латышы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Қырғыздар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0D6D48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Кыргызы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Тәжіктер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0D6D48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Таджики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Армяндар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0D6D48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Армяне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Туркімендер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0D6D48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Туркмены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 w:rsidRPr="00C461B8">
              <w:rPr>
                <w:rFonts w:ascii="Calibri" w:hAnsi="Calibri" w:cs="Arial CYR"/>
                <w:sz w:val="16"/>
                <w:szCs w:val="16"/>
              </w:rPr>
              <w:t>Эстондар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0D6D48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Эстонцы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Башқұрттар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BA3A46" w:rsidRDefault="00D16F53" w:rsidP="000D6D48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Башкиры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Аварлар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BA3A46" w:rsidRDefault="00D16F53" w:rsidP="000D6D48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Аварцы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Даргиндер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Даргинцы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Лезгиндер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Лезгины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A05075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Ингуштар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BA3A46" w:rsidRDefault="00D16F53" w:rsidP="00A05075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Ингуши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A05075">
            <w:pPr>
              <w:rPr>
                <w:rFonts w:ascii="Calibri" w:hAnsi="Calibri" w:cs="Arial CYR"/>
                <w:sz w:val="16"/>
                <w:szCs w:val="16"/>
              </w:rPr>
            </w:pPr>
            <w:r w:rsidRPr="007E650F">
              <w:rPr>
                <w:rFonts w:ascii="Calibri" w:hAnsi="Calibri" w:cs="Arial CYR"/>
                <w:sz w:val="16"/>
                <w:szCs w:val="16"/>
              </w:rPr>
              <w:t>Кабардиндер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BA3A46" w:rsidRDefault="00D16F53" w:rsidP="00A05075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Кабардинцы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Қалмақтар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BA3A46" w:rsidRDefault="00D16F53" w:rsidP="000D6D48">
            <w:pPr>
              <w:rPr>
                <w:rFonts w:ascii="Calibri" w:hAnsi="Calibri"/>
                <w:sz w:val="16"/>
                <w:szCs w:val="16"/>
              </w:rPr>
            </w:pPr>
            <w:r w:rsidRPr="00BA3A46">
              <w:rPr>
                <w:rFonts w:ascii="Calibri" w:hAnsi="Calibri"/>
                <w:sz w:val="16"/>
                <w:szCs w:val="16"/>
              </w:rPr>
              <w:t>Калмыки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Марийлер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BA3A46" w:rsidRDefault="00D16F53" w:rsidP="000D6D48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Марийцы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Мордвалар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BA3A46" w:rsidRDefault="00D16F53" w:rsidP="000D6D48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Мордва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 w:rsidRPr="000104C1">
              <w:rPr>
                <w:rFonts w:ascii="Calibri" w:hAnsi="Calibri" w:cs="Arial CYR"/>
                <w:sz w:val="16"/>
                <w:szCs w:val="16"/>
              </w:rPr>
              <w:t>Осетиндер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BA3A46" w:rsidRDefault="00D16F53" w:rsidP="000D6D48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Осетины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Татарлар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166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182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-66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78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-66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31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73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BA3A46" w:rsidRDefault="00D16F53" w:rsidP="000D6D48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Татары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0D6D48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 w:rsidRPr="000D6D48">
              <w:rPr>
                <w:rFonts w:ascii="Calibri" w:hAnsi="Calibri" w:cs="Arial CYR"/>
                <w:sz w:val="16"/>
                <w:szCs w:val="16"/>
              </w:rPr>
              <w:t>Тувалар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0D6D48" w:rsidRDefault="00D16F53" w:rsidP="000D6D48">
            <w:pPr>
              <w:rPr>
                <w:rFonts w:ascii="Calibri" w:hAnsi="Calibri" w:cs="Arial CYR"/>
                <w:sz w:val="16"/>
                <w:szCs w:val="16"/>
              </w:rPr>
            </w:pPr>
            <w:r w:rsidRPr="000D6D48">
              <w:rPr>
                <w:rFonts w:ascii="Calibri" w:hAnsi="Calibri" w:cs="Arial CYR"/>
                <w:sz w:val="16"/>
                <w:szCs w:val="16"/>
              </w:rPr>
              <w:t>Тувинцы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Удмурттар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BA3A46" w:rsidRDefault="00D16F53" w:rsidP="000D6D48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Удмурды</w:t>
            </w:r>
          </w:p>
        </w:tc>
      </w:tr>
      <w:tr w:rsidR="00D16F53" w:rsidRPr="00AA2158" w:rsidTr="00807198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Default="00D16F53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Чешендер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6F53" w:rsidRDefault="00D16F53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F53" w:rsidRPr="00BA3A46" w:rsidRDefault="00D16F53" w:rsidP="000D6D48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Чеченцы</w:t>
            </w:r>
          </w:p>
        </w:tc>
      </w:tr>
      <w:tr w:rsidR="00527A28" w:rsidRPr="00AA2158" w:rsidTr="00DA77CF">
        <w:tblPrEx>
          <w:tblLook w:val="0000"/>
        </w:tblPrEx>
        <w:trPr>
          <w:gridAfter w:val="2"/>
          <w:wAfter w:w="70" w:type="dxa"/>
          <w:trHeight w:val="227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7A28" w:rsidRPr="00604EAD" w:rsidRDefault="00527A28" w:rsidP="00A05075">
            <w:pPr>
              <w:pStyle w:val="afc"/>
              <w:pageBreakBefore/>
              <w:spacing w:before="60" w:after="60"/>
              <w:jc w:val="left"/>
              <w:rPr>
                <w:b w:val="0"/>
                <w:sz w:val="16"/>
                <w:szCs w:val="16"/>
                <w:lang w:val="ru-RU" w:eastAsia="ru-RU"/>
              </w:rPr>
            </w:pPr>
            <w:r w:rsidRPr="001749CC"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28" w:rsidRDefault="00527A28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28" w:rsidRDefault="00527A28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28" w:rsidRDefault="00527A28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28" w:rsidRDefault="00527A28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28" w:rsidRDefault="00527A28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28" w:rsidRDefault="00527A28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28" w:rsidRDefault="00527A28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28" w:rsidRDefault="00527A28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28" w:rsidRDefault="00527A28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28" w:rsidRDefault="00527A28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28" w:rsidRDefault="00527A28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28" w:rsidRDefault="00527A28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28" w:rsidRDefault="00527A28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28" w:rsidRDefault="00527A28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28" w:rsidRDefault="00527A28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28" w:rsidRDefault="00527A28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28" w:rsidRDefault="00527A28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28" w:rsidRDefault="00527A28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A28" w:rsidRPr="009D07E4" w:rsidRDefault="00527A28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9D07E4">
              <w:rPr>
                <w:rFonts w:ascii="Calibri" w:hAnsi="Calibri"/>
                <w:sz w:val="16"/>
                <w:szCs w:val="16"/>
              </w:rPr>
              <w:t>Продолжение</w:t>
            </w:r>
          </w:p>
        </w:tc>
      </w:tr>
      <w:tr w:rsidR="00527A28" w:rsidRPr="00AA2158" w:rsidTr="00DA77CF">
        <w:tblPrEx>
          <w:tblLook w:val="0000"/>
        </w:tblPrEx>
        <w:trPr>
          <w:gridAfter w:val="2"/>
          <w:wAfter w:w="70" w:type="dxa"/>
          <w:cantSplit/>
          <w:trHeight w:val="64"/>
        </w:trPr>
        <w:tc>
          <w:tcPr>
            <w:tcW w:w="134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527A28" w:rsidRPr="00AA2158" w:rsidRDefault="00527A28" w:rsidP="00A05075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119" w:type="dxa"/>
            <w:gridSpan w:val="1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A28" w:rsidRDefault="00527A28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Барлығы</w:t>
            </w:r>
          </w:p>
          <w:p w:rsidR="00527A28" w:rsidRPr="00AA2158" w:rsidRDefault="00527A28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Всего</w:t>
            </w:r>
          </w:p>
        </w:tc>
        <w:tc>
          <w:tcPr>
            <w:tcW w:w="2083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7A28" w:rsidRDefault="00527A28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Сыртқы көші-қон</w:t>
            </w:r>
          </w:p>
          <w:p w:rsidR="00527A28" w:rsidRPr="00AA2158" w:rsidRDefault="00527A28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Внешняя миграция </w:t>
            </w:r>
          </w:p>
        </w:tc>
        <w:tc>
          <w:tcPr>
            <w:tcW w:w="4196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7A28" w:rsidRDefault="00527A28" w:rsidP="00A05075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527A28" w:rsidRPr="00AA2158" w:rsidRDefault="00527A28" w:rsidP="00A05075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2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7A28" w:rsidRDefault="00527A28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527A28" w:rsidRPr="00AA2158" w:rsidRDefault="00527A28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  <w:tc>
          <w:tcPr>
            <w:tcW w:w="1331" w:type="dxa"/>
            <w:gridSpan w:val="2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527A28" w:rsidRDefault="00527A28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Барлығы</w:t>
            </w:r>
          </w:p>
          <w:p w:rsidR="00527A28" w:rsidRPr="00AA2158" w:rsidRDefault="00527A28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Всего</w:t>
            </w:r>
          </w:p>
          <w:p w:rsidR="00527A28" w:rsidRDefault="00527A28" w:rsidP="00A05075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527A28" w:rsidRPr="00AA2158" w:rsidRDefault="00527A28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</w:tr>
      <w:tr w:rsidR="00527A28" w:rsidRPr="00AA2158" w:rsidTr="00DA77CF">
        <w:tblPrEx>
          <w:tblLook w:val="0000"/>
        </w:tblPrEx>
        <w:trPr>
          <w:gridAfter w:val="2"/>
          <w:wAfter w:w="70" w:type="dxa"/>
          <w:cantSplit/>
          <w:trHeight w:val="63"/>
        </w:trPr>
        <w:tc>
          <w:tcPr>
            <w:tcW w:w="13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7A28" w:rsidRPr="00AA2158" w:rsidRDefault="00527A28" w:rsidP="00A05075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119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28" w:rsidRPr="00AA2158" w:rsidRDefault="00527A28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83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28" w:rsidRPr="00AA2158" w:rsidRDefault="00527A28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9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28" w:rsidRDefault="00527A28" w:rsidP="00A05075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527A28" w:rsidRPr="003358B4" w:rsidRDefault="00527A28" w:rsidP="00A05075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10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28" w:rsidRDefault="00527A28" w:rsidP="00A05075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527A28" w:rsidRPr="00770A25" w:rsidRDefault="00527A28" w:rsidP="00A05075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7A28" w:rsidRPr="00AA2158" w:rsidRDefault="00527A28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1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7A28" w:rsidRPr="00AA2158" w:rsidRDefault="00527A28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331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527A28" w:rsidRPr="00AA2158" w:rsidRDefault="00527A28" w:rsidP="00A05075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</w:tr>
      <w:tr w:rsidR="00527A28" w:rsidRPr="00AA2158" w:rsidTr="00DA77CF">
        <w:tblPrEx>
          <w:tblLook w:val="0000"/>
        </w:tblPrEx>
        <w:trPr>
          <w:gridAfter w:val="2"/>
          <w:wAfter w:w="70" w:type="dxa"/>
          <w:cantSplit/>
          <w:trHeight w:val="1038"/>
        </w:trPr>
        <w:tc>
          <w:tcPr>
            <w:tcW w:w="13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27A28" w:rsidRPr="00AA2158" w:rsidRDefault="00527A28" w:rsidP="00A05075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28" w:rsidRPr="00AA2158" w:rsidRDefault="00527A28" w:rsidP="00A05075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27A28" w:rsidRPr="00AA2158" w:rsidRDefault="00527A28" w:rsidP="00A05075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28" w:rsidRPr="00AA2158" w:rsidRDefault="00527A28" w:rsidP="00A05075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27A28" w:rsidRPr="00AA2158" w:rsidRDefault="00527A28" w:rsidP="00A05075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28" w:rsidRPr="00AA2158" w:rsidRDefault="00527A28" w:rsidP="00A05075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27A28" w:rsidRPr="00AA2158" w:rsidRDefault="00527A28" w:rsidP="00A05075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7A28" w:rsidRPr="00AA2158" w:rsidRDefault="00527A28" w:rsidP="00A05075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27A28" w:rsidRPr="00AA2158" w:rsidRDefault="00527A28" w:rsidP="00A05075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7A28" w:rsidRPr="00AA2158" w:rsidRDefault="00527A28" w:rsidP="00A05075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27A28" w:rsidRPr="00AA2158" w:rsidRDefault="00527A28" w:rsidP="00A05075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27A28" w:rsidRPr="00AA2158" w:rsidRDefault="00527A28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1331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527A28" w:rsidRPr="00AA2158" w:rsidRDefault="00527A28" w:rsidP="00A05075">
            <w:pPr>
              <w:ind w:left="-108" w:right="-108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996CEC" w:rsidRPr="00AA2158" w:rsidTr="00EC5FDB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Default="00996CEC" w:rsidP="007922C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Чуваштар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BA3A46" w:rsidRDefault="00996CEC" w:rsidP="007922C2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Чуваши</w:t>
            </w:r>
          </w:p>
        </w:tc>
      </w:tr>
      <w:tr w:rsidR="00996CEC" w:rsidRPr="00AA2158" w:rsidTr="00EC5FDB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Default="00996CEC" w:rsidP="007922C2">
            <w:pPr>
              <w:rPr>
                <w:rFonts w:ascii="Calibri" w:hAnsi="Calibri" w:cs="Arial CYR"/>
                <w:sz w:val="16"/>
                <w:szCs w:val="16"/>
              </w:rPr>
            </w:pPr>
            <w:r w:rsidRPr="00AA42EB">
              <w:rPr>
                <w:rFonts w:ascii="Calibri" w:hAnsi="Calibri" w:cs="Arial CYR"/>
                <w:sz w:val="16"/>
                <w:szCs w:val="16"/>
              </w:rPr>
              <w:t>Адыгейлер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BA3A46" w:rsidRDefault="00996CEC" w:rsidP="007922C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Адыгейцы</w:t>
            </w:r>
          </w:p>
        </w:tc>
      </w:tr>
      <w:tr w:rsidR="00996CEC" w:rsidRPr="00AA2158" w:rsidTr="00EC5FDB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Еврейлер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BA3A46" w:rsidRDefault="00996CEC" w:rsidP="000D6D48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Евреи</w:t>
            </w:r>
          </w:p>
        </w:tc>
      </w:tr>
      <w:tr w:rsidR="00996CEC" w:rsidRPr="00AA2158" w:rsidTr="00EC5FDB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rPr>
                <w:rFonts w:ascii="Calibri" w:hAnsi="Calibri" w:cs="Arial CYR"/>
                <w:sz w:val="16"/>
                <w:szCs w:val="16"/>
              </w:rPr>
            </w:pPr>
            <w:r w:rsidRPr="003F0BF1">
              <w:rPr>
                <w:rFonts w:ascii="Calibri" w:hAnsi="Calibri" w:cs="Arial CYR"/>
                <w:sz w:val="16"/>
                <w:szCs w:val="16"/>
              </w:rPr>
              <w:t>Гагауздар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Default="00996CEC" w:rsidP="000D6D48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Гагаузы</w:t>
            </w:r>
          </w:p>
        </w:tc>
      </w:tr>
      <w:tr w:rsidR="00996CEC" w:rsidRPr="00AA2158" w:rsidTr="00EC5FDB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Татылар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BA3A46" w:rsidRDefault="00996CEC" w:rsidP="000D6D48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Таты</w:t>
            </w:r>
          </w:p>
        </w:tc>
      </w:tr>
      <w:tr w:rsidR="00996CEC" w:rsidRPr="00AA2158" w:rsidTr="00EC5FDB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Default="00996CEC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Сығандар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BA3A46" w:rsidRDefault="00996CEC" w:rsidP="000D6D48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Цыгане</w:t>
            </w:r>
          </w:p>
        </w:tc>
      </w:tr>
      <w:tr w:rsidR="00996CEC" w:rsidRPr="00AA2158" w:rsidTr="00EC5FDB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Default="00996CEC" w:rsidP="00F2318E">
            <w:pPr>
              <w:rPr>
                <w:rFonts w:ascii="Calibri" w:hAnsi="Calibri" w:cs="Arial CYR"/>
                <w:sz w:val="16"/>
                <w:szCs w:val="16"/>
              </w:rPr>
            </w:pPr>
            <w:r w:rsidRPr="006B55CA">
              <w:rPr>
                <w:rFonts w:ascii="Calibri" w:hAnsi="Calibri" w:cs="Arial CYR"/>
                <w:sz w:val="16"/>
                <w:szCs w:val="16"/>
              </w:rPr>
              <w:t>Ағылшындар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BA3A46" w:rsidRDefault="00996CEC" w:rsidP="000D6D48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Англичане</w:t>
            </w:r>
          </w:p>
        </w:tc>
      </w:tr>
      <w:tr w:rsidR="00996CEC" w:rsidRPr="00AA2158" w:rsidTr="00EC5FDB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4545DE" w:rsidRDefault="00996CEC" w:rsidP="00F2318E">
            <w:pPr>
              <w:rPr>
                <w:rFonts w:asciiTheme="minorHAnsi" w:hAnsiTheme="minorHAnsi" w:cs="Arial CYR"/>
                <w:sz w:val="16"/>
                <w:szCs w:val="16"/>
              </w:rPr>
            </w:pPr>
            <w:r w:rsidRPr="004545DE">
              <w:rPr>
                <w:rFonts w:asciiTheme="minorHAnsi" w:hAnsiTheme="minorHAnsi" w:cs="Arial CYR"/>
                <w:sz w:val="16"/>
                <w:szCs w:val="16"/>
              </w:rPr>
              <w:t>Болғарлар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BA3A46" w:rsidRDefault="00996CEC" w:rsidP="000D6D48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Болгары</w:t>
            </w:r>
          </w:p>
        </w:tc>
      </w:tr>
      <w:tr w:rsidR="00996CEC" w:rsidRPr="00AA2158" w:rsidTr="00EC5FDB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527A28" w:rsidRDefault="00996CEC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Гректер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BA3A46" w:rsidRDefault="00996CEC" w:rsidP="000D6D48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Греки</w:t>
            </w:r>
          </w:p>
        </w:tc>
      </w:tr>
      <w:tr w:rsidR="00996CEC" w:rsidRPr="00AA2158" w:rsidTr="00EC5FDB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4545DE" w:rsidRDefault="00996CEC" w:rsidP="00F2318E">
            <w:pPr>
              <w:rPr>
                <w:rFonts w:asciiTheme="minorHAnsi" w:hAnsiTheme="minorHAnsi" w:cs="Arial CYR"/>
                <w:sz w:val="16"/>
                <w:szCs w:val="16"/>
              </w:rPr>
            </w:pPr>
            <w:r w:rsidRPr="004545DE">
              <w:rPr>
                <w:rFonts w:asciiTheme="minorHAnsi" w:hAnsiTheme="minorHAnsi" w:cs="Arial CYR"/>
                <w:sz w:val="16"/>
                <w:szCs w:val="16"/>
              </w:rPr>
              <w:t>Дүңгендер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BA3A46" w:rsidRDefault="00996CEC" w:rsidP="000D6D48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Дунгане</w:t>
            </w:r>
          </w:p>
        </w:tc>
      </w:tr>
      <w:tr w:rsidR="00996CEC" w:rsidRPr="00AA2158" w:rsidTr="00EC5FDB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4545DE" w:rsidRDefault="00996CEC" w:rsidP="00F2318E">
            <w:pPr>
              <w:rPr>
                <w:rFonts w:asciiTheme="minorHAnsi" w:hAnsiTheme="minorHAnsi" w:cs="Arial CYR"/>
                <w:sz w:val="16"/>
                <w:szCs w:val="16"/>
              </w:rPr>
            </w:pPr>
            <w:r w:rsidRPr="004545DE">
              <w:rPr>
                <w:rFonts w:asciiTheme="minorHAnsi" w:hAnsiTheme="minorHAnsi" w:cs="Arial CYR"/>
                <w:sz w:val="16"/>
                <w:szCs w:val="16"/>
              </w:rPr>
              <w:t>Индия  және  Пәкіст. Халықтары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BA3A46" w:rsidRDefault="00996CEC" w:rsidP="000D6D48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Народы Индии и Пакистана</w:t>
            </w:r>
          </w:p>
        </w:tc>
      </w:tr>
      <w:tr w:rsidR="00996CEC" w:rsidRPr="00AA2158" w:rsidTr="00EC5FDB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527A28" w:rsidRDefault="00996CEC" w:rsidP="00F2318E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Қытайлар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BA3A46" w:rsidRDefault="00996CEC" w:rsidP="000D6D48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Китайцы</w:t>
            </w:r>
          </w:p>
        </w:tc>
      </w:tr>
      <w:tr w:rsidR="00996CEC" w:rsidRPr="00AA2158" w:rsidTr="00EC5FDB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4545DE" w:rsidRDefault="00996CEC" w:rsidP="00F2318E">
            <w:pPr>
              <w:rPr>
                <w:rFonts w:asciiTheme="minorHAnsi" w:hAnsiTheme="minorHAnsi" w:cs="Arial CYR"/>
                <w:sz w:val="16"/>
                <w:szCs w:val="16"/>
              </w:rPr>
            </w:pPr>
            <w:r w:rsidRPr="004545DE">
              <w:rPr>
                <w:rFonts w:asciiTheme="minorHAnsi" w:hAnsiTheme="minorHAnsi" w:cs="Arial CYR"/>
                <w:sz w:val="16"/>
                <w:szCs w:val="16"/>
              </w:rPr>
              <w:t>Корейлер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BA3A46" w:rsidRDefault="00996CEC" w:rsidP="000D6D48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Корейцы</w:t>
            </w:r>
          </w:p>
        </w:tc>
      </w:tr>
      <w:tr w:rsidR="00996CEC" w:rsidRPr="00AA2158" w:rsidTr="00EC5FDB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4545DE" w:rsidRDefault="00996CEC" w:rsidP="00F2318E">
            <w:pPr>
              <w:rPr>
                <w:rFonts w:asciiTheme="minorHAnsi" w:hAnsiTheme="minorHAnsi" w:cs="Arial CYR"/>
                <w:sz w:val="16"/>
                <w:szCs w:val="16"/>
              </w:rPr>
            </w:pPr>
            <w:r w:rsidRPr="006B55CA">
              <w:rPr>
                <w:rFonts w:asciiTheme="minorHAnsi" w:hAnsiTheme="minorHAnsi" w:cs="Arial CYR"/>
                <w:sz w:val="16"/>
                <w:szCs w:val="16"/>
              </w:rPr>
              <w:t>Кубалықтар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BA3A46" w:rsidRDefault="00996CEC" w:rsidP="000D6D48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Кубинцы</w:t>
            </w:r>
          </w:p>
        </w:tc>
      </w:tr>
      <w:tr w:rsidR="00996CEC" w:rsidRPr="00AA2158" w:rsidTr="00EC5FDB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4545DE" w:rsidRDefault="00996CEC" w:rsidP="00F2318E">
            <w:pPr>
              <w:rPr>
                <w:rFonts w:asciiTheme="minorHAnsi" w:hAnsiTheme="minorHAnsi" w:cs="Arial CYR"/>
                <w:sz w:val="16"/>
                <w:szCs w:val="16"/>
              </w:rPr>
            </w:pPr>
            <w:r w:rsidRPr="004545DE">
              <w:rPr>
                <w:rFonts w:asciiTheme="minorHAnsi" w:hAnsiTheme="minorHAnsi" w:cs="Arial CYR"/>
                <w:sz w:val="16"/>
                <w:szCs w:val="16"/>
              </w:rPr>
              <w:t>Күрдтер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BA3A46" w:rsidRDefault="00996CEC" w:rsidP="000D6D48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Курды</w:t>
            </w:r>
          </w:p>
        </w:tc>
      </w:tr>
      <w:tr w:rsidR="00996CEC" w:rsidRPr="00AA2158" w:rsidTr="00EC5FDB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4545DE" w:rsidRDefault="00996CEC" w:rsidP="00F2318E">
            <w:pPr>
              <w:rPr>
                <w:rFonts w:asciiTheme="minorHAnsi" w:hAnsiTheme="minorHAnsi" w:cs="Arial CYR"/>
                <w:sz w:val="16"/>
                <w:szCs w:val="16"/>
              </w:rPr>
            </w:pPr>
            <w:r w:rsidRPr="004545DE">
              <w:rPr>
                <w:rFonts w:asciiTheme="minorHAnsi" w:hAnsiTheme="minorHAnsi" w:cs="Arial CYR"/>
                <w:sz w:val="16"/>
                <w:szCs w:val="16"/>
              </w:rPr>
              <w:t>Немістер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216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181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-91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105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-68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-23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177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57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BA3A46" w:rsidRDefault="00996CEC" w:rsidP="000D6D48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Немцы</w:t>
            </w:r>
          </w:p>
        </w:tc>
      </w:tr>
      <w:tr w:rsidR="00996CEC" w:rsidRPr="00AA2158" w:rsidTr="00EC5FDB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4545DE" w:rsidRDefault="00996CEC" w:rsidP="00F2318E">
            <w:pPr>
              <w:rPr>
                <w:rFonts w:asciiTheme="minorHAnsi" w:hAnsiTheme="minorHAnsi" w:cs="Arial CYR"/>
                <w:sz w:val="16"/>
                <w:szCs w:val="16"/>
              </w:rPr>
            </w:pPr>
            <w:r w:rsidRPr="004545DE">
              <w:rPr>
                <w:rFonts w:asciiTheme="minorHAnsi" w:hAnsiTheme="minorHAnsi" w:cs="Arial CYR"/>
                <w:sz w:val="16"/>
                <w:szCs w:val="16"/>
              </w:rPr>
              <w:t>Поляктар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108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81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-48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-21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-27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BA3A46" w:rsidRDefault="00996CEC" w:rsidP="000D6D48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Поляки</w:t>
            </w:r>
          </w:p>
        </w:tc>
      </w:tr>
      <w:tr w:rsidR="00996CEC" w:rsidRPr="00AA2158" w:rsidTr="00EC5FDB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303441" w:rsidRDefault="00996CEC" w:rsidP="00F2318E">
            <w:pPr>
              <w:rPr>
                <w:rFonts w:asciiTheme="minorHAnsi" w:hAnsiTheme="minorHAnsi" w:cs="Arial CYR"/>
                <w:sz w:val="16"/>
                <w:szCs w:val="16"/>
                <w:lang w:val="kk-KZ"/>
              </w:rPr>
            </w:pPr>
            <w:r>
              <w:rPr>
                <w:rFonts w:asciiTheme="minorHAnsi" w:hAnsiTheme="minorHAnsi" w:cs="Arial CYR"/>
                <w:sz w:val="16"/>
                <w:szCs w:val="16"/>
              </w:rPr>
              <w:t>Тур</w:t>
            </w:r>
            <w:r>
              <w:rPr>
                <w:rFonts w:asciiTheme="minorHAnsi" w:hAnsiTheme="minorHAnsi" w:cs="Arial CYR"/>
                <w:sz w:val="16"/>
                <w:szCs w:val="16"/>
                <w:lang w:val="kk-KZ"/>
              </w:rPr>
              <w:t>іктер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BA3A46" w:rsidRDefault="00996CEC" w:rsidP="000D6D48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Турки</w:t>
            </w:r>
          </w:p>
        </w:tc>
      </w:tr>
      <w:tr w:rsidR="00996CEC" w:rsidRPr="00AA2158" w:rsidTr="00EC5FDB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4545DE" w:rsidRDefault="00996CEC" w:rsidP="00F2318E">
            <w:pPr>
              <w:rPr>
                <w:rFonts w:asciiTheme="minorHAnsi" w:hAnsiTheme="minorHAnsi" w:cs="Arial CYR"/>
                <w:sz w:val="16"/>
                <w:szCs w:val="16"/>
              </w:rPr>
            </w:pPr>
            <w:r w:rsidRPr="004545DE">
              <w:rPr>
                <w:rFonts w:asciiTheme="minorHAnsi" w:hAnsiTheme="minorHAnsi" w:cs="Arial CYR"/>
                <w:sz w:val="16"/>
                <w:szCs w:val="16"/>
              </w:rPr>
              <w:t>Ұйғырлар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BA3A46" w:rsidRDefault="00996CEC" w:rsidP="000D6D48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Уйгуры</w:t>
            </w:r>
          </w:p>
        </w:tc>
      </w:tr>
      <w:tr w:rsidR="00996CEC" w:rsidRPr="00AA2158" w:rsidTr="00EC5FDB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4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4545DE" w:rsidRDefault="00996CEC" w:rsidP="00F2318E">
            <w:pPr>
              <w:rPr>
                <w:rFonts w:asciiTheme="minorHAnsi" w:hAnsiTheme="minorHAnsi" w:cs="Arial CYR"/>
                <w:sz w:val="16"/>
                <w:szCs w:val="16"/>
              </w:rPr>
            </w:pPr>
            <w:r w:rsidRPr="004545DE">
              <w:rPr>
                <w:rFonts w:asciiTheme="minorHAnsi" w:hAnsiTheme="minorHAnsi" w:cs="Arial CYR"/>
                <w:sz w:val="16"/>
                <w:szCs w:val="16"/>
              </w:rPr>
              <w:t>Басқа</w:t>
            </w:r>
            <w:r>
              <w:rPr>
                <w:rFonts w:asciiTheme="minorHAnsi" w:hAnsiTheme="minorHAnsi" w:cs="Arial CYR"/>
                <w:sz w:val="16"/>
                <w:szCs w:val="16"/>
              </w:rPr>
              <w:t>сы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6CEC" w:rsidRDefault="00996CEC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CEC" w:rsidRPr="00F2318E" w:rsidRDefault="00996CEC" w:rsidP="00467314">
            <w:pPr>
              <w:rPr>
                <w:rFonts w:ascii="Calibri" w:hAnsi="Calibri"/>
                <w:sz w:val="16"/>
                <w:szCs w:val="16"/>
              </w:rPr>
            </w:pPr>
            <w:r w:rsidRPr="00F2318E">
              <w:rPr>
                <w:rFonts w:ascii="Calibri" w:hAnsi="Calibri" w:cs="Arial"/>
                <w:sz w:val="16"/>
                <w:szCs w:val="16"/>
              </w:rPr>
              <w:t xml:space="preserve">Другие </w:t>
            </w:r>
          </w:p>
        </w:tc>
      </w:tr>
      <w:tr w:rsidR="00E16F09" w:rsidRPr="001442B2" w:rsidTr="00F52CC3">
        <w:tc>
          <w:tcPr>
            <w:tcW w:w="7645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E16F09" w:rsidRPr="00604EAD" w:rsidRDefault="008A308B" w:rsidP="008A308B">
            <w:pPr>
              <w:pStyle w:val="afc"/>
              <w:pageBreakBefore/>
              <w:widowControl w:val="0"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701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E16F09" w:rsidRPr="001442B2" w:rsidRDefault="008A308B" w:rsidP="008A308B">
            <w:pPr>
              <w:pStyle w:val="afc"/>
              <w:pageBreakBefore/>
              <w:widowControl w:val="0"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6F4FE6" w:rsidRPr="00AA2158" w:rsidTr="00F52CC3">
        <w:tblPrEx>
          <w:tblLook w:val="0000"/>
        </w:tblPrEx>
        <w:trPr>
          <w:gridAfter w:val="1"/>
          <w:wAfter w:w="27" w:type="dxa"/>
          <w:cantSplit/>
          <w:trHeight w:val="64"/>
        </w:trPr>
        <w:tc>
          <w:tcPr>
            <w:tcW w:w="1420" w:type="dxa"/>
            <w:gridSpan w:val="4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6F4FE6" w:rsidRPr="00AA2158" w:rsidRDefault="006F4FE6" w:rsidP="00E16F09">
            <w:pPr>
              <w:keepLines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46" w:type="dxa"/>
            <w:gridSpan w:val="10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4FE6" w:rsidRDefault="006F4FE6" w:rsidP="00E16F09">
            <w:pPr>
              <w:keepLines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Барлығы</w:t>
            </w:r>
          </w:p>
          <w:p w:rsidR="006F4FE6" w:rsidRPr="00AA2158" w:rsidRDefault="006F4FE6" w:rsidP="00E16F09">
            <w:pPr>
              <w:keepLines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Всего</w:t>
            </w:r>
          </w:p>
        </w:tc>
        <w:tc>
          <w:tcPr>
            <w:tcW w:w="2089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FE6" w:rsidRDefault="006F4FE6" w:rsidP="00E16F09">
            <w:pPr>
              <w:keepLines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Сыртқы көші-қон</w:t>
            </w:r>
          </w:p>
          <w:p w:rsidR="006F4FE6" w:rsidRPr="00AA2158" w:rsidRDefault="006F4FE6" w:rsidP="00E16F09">
            <w:pPr>
              <w:keepLines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Внешняя миграция </w:t>
            </w:r>
          </w:p>
        </w:tc>
        <w:tc>
          <w:tcPr>
            <w:tcW w:w="4190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4FE6" w:rsidRDefault="006F4FE6" w:rsidP="00E16F09">
            <w:pPr>
              <w:keepLines/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6F4FE6" w:rsidRPr="00AA2158" w:rsidRDefault="006F4FE6" w:rsidP="00E16F09">
            <w:pPr>
              <w:keepLines/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2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Default="006F4FE6" w:rsidP="00E16F09">
            <w:pPr>
              <w:keepLines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6F4FE6" w:rsidRPr="00AA2158" w:rsidRDefault="006F4FE6" w:rsidP="00E16F09">
            <w:pPr>
              <w:keepLines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  <w:tc>
          <w:tcPr>
            <w:tcW w:w="1374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6F4FE6" w:rsidRPr="00AA2158" w:rsidRDefault="006F4FE6" w:rsidP="00E16F09">
            <w:pPr>
              <w:keepLines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</w:tr>
      <w:tr w:rsidR="006F4FE6" w:rsidRPr="00AA2158" w:rsidTr="00F52CC3">
        <w:tblPrEx>
          <w:tblLook w:val="0000"/>
        </w:tblPrEx>
        <w:trPr>
          <w:gridAfter w:val="1"/>
          <w:wAfter w:w="27" w:type="dxa"/>
          <w:cantSplit/>
          <w:trHeight w:val="63"/>
        </w:trPr>
        <w:tc>
          <w:tcPr>
            <w:tcW w:w="1420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46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89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9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Default="006F4FE6" w:rsidP="006F4FE6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6F4FE6" w:rsidRPr="003358B4" w:rsidRDefault="006F4FE6" w:rsidP="006F4FE6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10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6F4FE6" w:rsidRPr="00770A25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6F4FE6" w:rsidRPr="00AA2158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1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6F4FE6" w:rsidRPr="00AA2158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374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6F4FE6" w:rsidRPr="00AA2158" w:rsidRDefault="006F4FE6" w:rsidP="006F4FE6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</w:tr>
      <w:tr w:rsidR="006F4FE6" w:rsidRPr="00AA2158" w:rsidTr="00F52CC3">
        <w:tblPrEx>
          <w:tblLook w:val="0000"/>
        </w:tblPrEx>
        <w:trPr>
          <w:gridAfter w:val="1"/>
          <w:wAfter w:w="27" w:type="dxa"/>
          <w:cantSplit/>
          <w:trHeight w:val="836"/>
        </w:trPr>
        <w:tc>
          <w:tcPr>
            <w:tcW w:w="142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F4FE6" w:rsidRPr="00AA2158" w:rsidRDefault="006F4FE6" w:rsidP="006F4FE6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  <w:r w:rsidRPr="004A5FE0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выбыло</w:t>
            </w:r>
          </w:p>
        </w:tc>
        <w:tc>
          <w:tcPr>
            <w:tcW w:w="13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4FE6" w:rsidRPr="00AA2158" w:rsidRDefault="006F4FE6" w:rsidP="006F4FE6">
            <w:pPr>
              <w:ind w:left="-108" w:right="-108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B748C8" w:rsidRPr="00AA2158" w:rsidTr="000D5269">
        <w:tblPrEx>
          <w:tblLook w:val="0000"/>
        </w:tblPrEx>
        <w:trPr>
          <w:gridAfter w:val="1"/>
          <w:wAfter w:w="27" w:type="dxa"/>
          <w:trHeight w:val="87"/>
        </w:trPr>
        <w:tc>
          <w:tcPr>
            <w:tcW w:w="15319" w:type="dxa"/>
            <w:gridSpan w:val="61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48C8" w:rsidRPr="00FB7EF4" w:rsidRDefault="00B748C8" w:rsidP="007B64E8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F55803">
              <w:rPr>
                <w:rFonts w:ascii="Calibri" w:hAnsi="Calibri"/>
                <w:b/>
                <w:sz w:val="16"/>
                <w:szCs w:val="18"/>
                <w:lang w:val="kk-KZ"/>
              </w:rPr>
              <w:t>Ауылдық жерлер</w:t>
            </w:r>
            <w:r w:rsidRPr="00F55803">
              <w:rPr>
                <w:rFonts w:ascii="Calibri" w:hAnsi="Calibri"/>
                <w:b/>
                <w:sz w:val="16"/>
                <w:szCs w:val="18"/>
                <w:lang w:val="kk-KZ"/>
              </w:rPr>
              <w:br/>
              <w:t>Сельская местность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E91E92">
            <w:pPr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16"/>
                <w:szCs w:val="16"/>
              </w:rPr>
              <w:t>Барлығы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-4 991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11 959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16 950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-1 244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216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1 460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-1 061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177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1 238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-183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-843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4 147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4 990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-2 904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7 596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10 500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FB7EF4" w:rsidRDefault="006A7FC0" w:rsidP="00E91E92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FB7EF4">
              <w:rPr>
                <w:rFonts w:ascii="Calibri" w:hAnsi="Calibri" w:cs="Calibri"/>
                <w:b/>
                <w:bCs/>
                <w:sz w:val="16"/>
                <w:szCs w:val="16"/>
              </w:rPr>
              <w:t>Всего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E91E9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Қазақтар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-2 395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6 744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9 139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-26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47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-33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-815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2 949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3 764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-1 554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3 774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5 328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FB7EF4" w:rsidRDefault="006A7FC0" w:rsidP="00E91E92">
            <w:pPr>
              <w:rPr>
                <w:rFonts w:ascii="Calibri" w:hAnsi="Calibri" w:cs="Calibri"/>
                <w:sz w:val="16"/>
                <w:szCs w:val="16"/>
              </w:rPr>
            </w:pPr>
            <w:r w:rsidRPr="00FB7EF4">
              <w:rPr>
                <w:rFonts w:ascii="Calibri" w:hAnsi="Calibri" w:cs="Calibri"/>
                <w:sz w:val="16"/>
                <w:szCs w:val="16"/>
              </w:rPr>
              <w:t>Казахи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E91E9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Орыстар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-1 644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3 487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5 131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-734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133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867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-708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127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835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-26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-29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697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726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-881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2 657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3 538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FB7EF4" w:rsidRDefault="006A7FC0" w:rsidP="00E91E92">
            <w:pPr>
              <w:rPr>
                <w:rFonts w:ascii="Calibri" w:hAnsi="Calibri" w:cs="Calibri"/>
                <w:sz w:val="16"/>
                <w:szCs w:val="16"/>
              </w:rPr>
            </w:pPr>
            <w:r w:rsidRPr="00FB7EF4">
              <w:rPr>
                <w:rFonts w:ascii="Calibri" w:hAnsi="Calibri" w:cs="Calibri"/>
                <w:sz w:val="16"/>
                <w:szCs w:val="16"/>
              </w:rPr>
              <w:t>Русские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E91E9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Украиндар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-301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429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730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-94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112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-92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-49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99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148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312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470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FB7EF4" w:rsidRDefault="006A7FC0" w:rsidP="00E91E92">
            <w:pPr>
              <w:rPr>
                <w:rFonts w:ascii="Calibri" w:hAnsi="Calibri" w:cs="Calibri"/>
                <w:sz w:val="16"/>
                <w:szCs w:val="16"/>
              </w:rPr>
            </w:pPr>
            <w:r w:rsidRPr="00FB7EF4">
              <w:rPr>
                <w:rFonts w:ascii="Calibri" w:hAnsi="Calibri" w:cs="Calibri"/>
                <w:sz w:val="16"/>
                <w:szCs w:val="16"/>
              </w:rPr>
              <w:t>Украинцы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E91E9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Белорустар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113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184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-33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-31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118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FB7EF4" w:rsidRDefault="006A7FC0" w:rsidP="00E91E92">
            <w:pPr>
              <w:rPr>
                <w:rFonts w:ascii="Calibri" w:hAnsi="Calibri" w:cs="Calibri"/>
                <w:sz w:val="16"/>
                <w:szCs w:val="16"/>
              </w:rPr>
            </w:pPr>
            <w:r w:rsidRPr="00FB7EF4">
              <w:rPr>
                <w:rFonts w:ascii="Calibri" w:hAnsi="Calibri" w:cs="Calibri"/>
                <w:sz w:val="16"/>
                <w:szCs w:val="16"/>
              </w:rPr>
              <w:t>Белорусы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E91E9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Өзбектер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71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FB7EF4" w:rsidRDefault="006A7FC0" w:rsidP="00E91E92">
            <w:pPr>
              <w:rPr>
                <w:rFonts w:ascii="Calibri" w:hAnsi="Calibri" w:cs="Calibri"/>
                <w:sz w:val="16"/>
                <w:szCs w:val="16"/>
              </w:rPr>
            </w:pPr>
            <w:r w:rsidRPr="00FB7EF4">
              <w:rPr>
                <w:rFonts w:ascii="Calibri" w:hAnsi="Calibri" w:cs="Calibri"/>
                <w:sz w:val="16"/>
                <w:szCs w:val="16"/>
              </w:rPr>
              <w:t>Узбеки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E91E9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Грузиндер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FB7EF4" w:rsidRDefault="006A7FC0" w:rsidP="00E91E92">
            <w:pPr>
              <w:rPr>
                <w:rFonts w:ascii="Calibri" w:hAnsi="Calibri" w:cs="Calibri"/>
                <w:sz w:val="16"/>
                <w:szCs w:val="16"/>
              </w:rPr>
            </w:pPr>
            <w:r w:rsidRPr="00FB7EF4">
              <w:rPr>
                <w:rFonts w:ascii="Calibri" w:hAnsi="Calibri" w:cs="Calibri"/>
                <w:sz w:val="16"/>
                <w:szCs w:val="16"/>
              </w:rPr>
              <w:t>Грузины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3E5230">
            <w:pPr>
              <w:ind w:right="-92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Әзірбайжандар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FB7EF4" w:rsidRDefault="006A7FC0" w:rsidP="00E91E92">
            <w:pPr>
              <w:ind w:right="-66"/>
              <w:rPr>
                <w:rFonts w:ascii="Calibri" w:hAnsi="Calibri" w:cs="Calibri"/>
                <w:sz w:val="16"/>
                <w:szCs w:val="16"/>
              </w:rPr>
            </w:pPr>
            <w:r w:rsidRPr="00FB7EF4">
              <w:rPr>
                <w:rFonts w:ascii="Calibri" w:hAnsi="Calibri" w:cs="Calibri"/>
                <w:sz w:val="16"/>
                <w:szCs w:val="16"/>
              </w:rPr>
              <w:t>Азербайджанцы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E91E9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Литвалықтар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FB7EF4" w:rsidRDefault="006A7FC0" w:rsidP="00E91E92">
            <w:pPr>
              <w:rPr>
                <w:rFonts w:ascii="Calibri" w:hAnsi="Calibri" w:cs="Calibri"/>
                <w:sz w:val="16"/>
                <w:szCs w:val="16"/>
              </w:rPr>
            </w:pPr>
            <w:r w:rsidRPr="00FB7EF4">
              <w:rPr>
                <w:rFonts w:ascii="Calibri" w:hAnsi="Calibri" w:cs="Calibri"/>
                <w:sz w:val="16"/>
                <w:szCs w:val="16"/>
              </w:rPr>
              <w:t>Литовцы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E91E9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Молдавандар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FB7EF4" w:rsidRDefault="006A7FC0" w:rsidP="00E91E92">
            <w:pPr>
              <w:rPr>
                <w:rFonts w:ascii="Calibri" w:hAnsi="Calibri" w:cs="Calibri"/>
                <w:sz w:val="16"/>
                <w:szCs w:val="16"/>
              </w:rPr>
            </w:pPr>
            <w:r w:rsidRPr="00FB7EF4">
              <w:rPr>
                <w:rFonts w:ascii="Calibri" w:hAnsi="Calibri" w:cs="Calibri"/>
                <w:sz w:val="16"/>
                <w:szCs w:val="16"/>
              </w:rPr>
              <w:t>Молдаване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E91E9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Латыштар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FB7EF4" w:rsidRDefault="006A7FC0" w:rsidP="00E91E92">
            <w:pPr>
              <w:rPr>
                <w:rFonts w:ascii="Calibri" w:hAnsi="Calibri" w:cs="Calibri"/>
                <w:sz w:val="16"/>
                <w:szCs w:val="16"/>
              </w:rPr>
            </w:pPr>
            <w:r w:rsidRPr="00FB7EF4">
              <w:rPr>
                <w:rFonts w:ascii="Calibri" w:hAnsi="Calibri" w:cs="Calibri"/>
                <w:sz w:val="16"/>
                <w:szCs w:val="16"/>
              </w:rPr>
              <w:t>Латышы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E91E92">
            <w:pPr>
              <w:rPr>
                <w:rFonts w:ascii="Calibri" w:hAnsi="Calibri"/>
                <w:sz w:val="16"/>
                <w:szCs w:val="16"/>
              </w:rPr>
            </w:pPr>
            <w:r w:rsidRPr="00526B93">
              <w:rPr>
                <w:rFonts w:ascii="Calibri" w:hAnsi="Calibri"/>
                <w:sz w:val="16"/>
                <w:szCs w:val="16"/>
              </w:rPr>
              <w:t>Қырғыздар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FB7EF4" w:rsidRDefault="006A7FC0" w:rsidP="00E91E92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Киргизы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Тәжіктер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BA3A46" w:rsidRDefault="006A7FC0" w:rsidP="00E91E92">
            <w:pPr>
              <w:rPr>
                <w:rFonts w:ascii="Calibri" w:hAnsi="Calibri" w:cs="Calibri"/>
                <w:sz w:val="16"/>
                <w:szCs w:val="16"/>
              </w:rPr>
            </w:pPr>
            <w:r w:rsidRPr="00BA3A46">
              <w:rPr>
                <w:rFonts w:ascii="Calibri" w:hAnsi="Calibri" w:cs="Calibri"/>
                <w:sz w:val="16"/>
                <w:szCs w:val="16"/>
              </w:rPr>
              <w:t>Таджики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Армяндар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BA3A46" w:rsidRDefault="006A7FC0" w:rsidP="00E91E92">
            <w:pPr>
              <w:rPr>
                <w:rFonts w:ascii="Calibri" w:hAnsi="Calibri" w:cs="Calibri"/>
                <w:sz w:val="16"/>
                <w:szCs w:val="16"/>
              </w:rPr>
            </w:pPr>
            <w:r w:rsidRPr="00BA3A46">
              <w:rPr>
                <w:rFonts w:ascii="Calibri" w:hAnsi="Calibri" w:cs="Calibri"/>
                <w:sz w:val="16"/>
                <w:szCs w:val="16"/>
              </w:rPr>
              <w:t>Армяне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Турікмендер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BA3A46" w:rsidRDefault="006A7FC0" w:rsidP="00E91E92">
            <w:pPr>
              <w:rPr>
                <w:rFonts w:ascii="Calibri" w:hAnsi="Calibri" w:cs="Calibri"/>
                <w:sz w:val="16"/>
                <w:szCs w:val="16"/>
              </w:rPr>
            </w:pPr>
            <w:r w:rsidRPr="00BA3A46">
              <w:rPr>
                <w:rFonts w:ascii="Calibri" w:hAnsi="Calibri" w:cs="Calibri"/>
                <w:sz w:val="16"/>
                <w:szCs w:val="16"/>
              </w:rPr>
              <w:t>Туркмены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Эстондар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BA3A46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Эстонцы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Балкарлар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BA3A46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Балкарцы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Башқұрттар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BA3A46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Башкиры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Аварлар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0B4FCC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Аварцы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Даргиндер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BA3A46" w:rsidRDefault="006A7FC0" w:rsidP="00E91E92">
            <w:pPr>
              <w:rPr>
                <w:rFonts w:ascii="Calibri" w:hAnsi="Calibri" w:cs="Calibri"/>
                <w:sz w:val="16"/>
                <w:szCs w:val="16"/>
              </w:rPr>
            </w:pPr>
            <w:r w:rsidRPr="00BA3A46">
              <w:rPr>
                <w:rFonts w:ascii="Calibri" w:hAnsi="Calibri" w:cs="Calibri"/>
                <w:sz w:val="16"/>
                <w:szCs w:val="16"/>
              </w:rPr>
              <w:t>Даргинцы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Құмықтар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0B4FCC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Кумыки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F70A6F">
              <w:rPr>
                <w:rFonts w:ascii="Calibri" w:hAnsi="Calibri" w:cs="Arial CYR"/>
                <w:sz w:val="16"/>
                <w:szCs w:val="16"/>
              </w:rPr>
              <w:t>Лезгиндер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BA3A46" w:rsidRDefault="006A7FC0" w:rsidP="00E91E92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Лезгины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Ингуштар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BA3A46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Ингуши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Қалмақтар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BA3A46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Калмыки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Қарақалпақтар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BA3A46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Каракалпаки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Комилер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BA3A46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Коми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Марийлер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BA3A46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Марийцы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Мордвалар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BA3A46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Мордва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Осетиндер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BA3A46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Осетины</w:t>
            </w:r>
          </w:p>
        </w:tc>
      </w:tr>
      <w:tr w:rsidR="006A7FC0" w:rsidRPr="00AA2158" w:rsidTr="00B14255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Татарлар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-59</w:t>
            </w: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171</w:t>
            </w: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230</w:t>
            </w: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-14</w:t>
            </w: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</w:t>
            </w: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113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7FC0" w:rsidRDefault="006A7FC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162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7FC0" w:rsidRPr="00BA3A46" w:rsidRDefault="006A7FC0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Татары</w:t>
            </w:r>
          </w:p>
        </w:tc>
      </w:tr>
      <w:tr w:rsidR="000D5269" w:rsidRPr="00AA2158" w:rsidTr="00F52CC3">
        <w:tblPrEx>
          <w:tblLook w:val="0000"/>
        </w:tblPrEx>
        <w:trPr>
          <w:gridAfter w:val="1"/>
          <w:wAfter w:w="27" w:type="dxa"/>
          <w:trHeight w:val="227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5269" w:rsidRPr="00604EAD" w:rsidRDefault="000D5269" w:rsidP="00A05075">
            <w:pPr>
              <w:pStyle w:val="afc"/>
              <w:pageBreakBefore/>
              <w:spacing w:before="60" w:after="60"/>
              <w:jc w:val="left"/>
              <w:rPr>
                <w:sz w:val="16"/>
                <w:szCs w:val="16"/>
                <w:lang w:val="ru-RU" w:eastAsia="ru-RU"/>
              </w:rPr>
            </w:pPr>
            <w:r w:rsidRPr="008451CA"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  <w:r w:rsidRPr="008451CA">
              <w:rPr>
                <w:rFonts w:ascii="Calibri" w:hAnsi="Calibri"/>
                <w:b w:val="0"/>
                <w:sz w:val="16"/>
                <w:szCs w:val="16"/>
                <w:lang w:val="en-US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451CA"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t xml:space="preserve">  </w:t>
            </w:r>
            <w:r w:rsidRPr="008451CA">
              <w:rPr>
                <w:rFonts w:ascii="Calibri" w:hAnsi="Calibri"/>
                <w:b w:val="0"/>
                <w:sz w:val="16"/>
                <w:szCs w:val="16"/>
                <w:lang w:val="en-US" w:eastAsia="ru-RU"/>
              </w:rPr>
              <w:t xml:space="preserve"> </w:t>
            </w:r>
            <w:r w:rsidRPr="008451CA"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t xml:space="preserve">   </w:t>
            </w:r>
            <w:r w:rsidRPr="008451CA">
              <w:rPr>
                <w:rFonts w:ascii="Calibri" w:hAnsi="Calibri"/>
                <w:b w:val="0"/>
                <w:sz w:val="16"/>
                <w:szCs w:val="16"/>
                <w:lang w:val="en-US" w:eastAsia="ru-RU"/>
              </w:rPr>
              <w:t xml:space="preserve"> </w:t>
            </w:r>
            <w:r w:rsidRPr="008451CA"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t xml:space="preserve">   </w:t>
            </w:r>
            <w:r w:rsidRPr="008451CA">
              <w:rPr>
                <w:rFonts w:ascii="Calibri" w:hAnsi="Calibri"/>
                <w:b w:val="0"/>
                <w:sz w:val="16"/>
                <w:szCs w:val="16"/>
                <w:lang w:val="en-US" w:eastAsia="ru-RU"/>
              </w:rPr>
              <w:t xml:space="preserve"> </w:t>
            </w: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 xml:space="preserve">                                            </w:t>
            </w:r>
            <w:r w:rsidRPr="008451CA"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t xml:space="preserve"> </w:t>
            </w: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 xml:space="preserve">   </w:t>
            </w:r>
            <w:r w:rsidRPr="008451CA"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t xml:space="preserve">   </w:t>
            </w: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 xml:space="preserve">   </w:t>
            </w:r>
            <w:r w:rsidRPr="008451CA">
              <w:rPr>
                <w:rFonts w:ascii="Calibri" w:hAnsi="Calibri"/>
                <w:b w:val="0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269" w:rsidRDefault="000D5269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269" w:rsidRDefault="000D5269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269" w:rsidRDefault="000D5269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70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269" w:rsidRDefault="000D5269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269" w:rsidRDefault="000D5269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269" w:rsidRDefault="000D5269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7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269" w:rsidRDefault="000D5269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269" w:rsidRDefault="000D5269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269" w:rsidRDefault="000D5269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269" w:rsidRDefault="000D5269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269" w:rsidRDefault="000D5269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269" w:rsidRDefault="000D5269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269" w:rsidRDefault="000D5269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269" w:rsidRDefault="000D5269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269" w:rsidRDefault="000D5269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7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269" w:rsidRDefault="000D5269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269" w:rsidRDefault="000D5269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269" w:rsidRDefault="000D5269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5269" w:rsidRPr="009D07E4" w:rsidRDefault="000D5269" w:rsidP="00A0507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 w:rsidRPr="009D07E4">
              <w:rPr>
                <w:rFonts w:ascii="Calibri" w:hAnsi="Calibri"/>
                <w:sz w:val="16"/>
                <w:szCs w:val="16"/>
              </w:rPr>
              <w:t>Продолжение</w:t>
            </w:r>
          </w:p>
        </w:tc>
      </w:tr>
      <w:tr w:rsidR="000D5269" w:rsidRPr="00AA2158" w:rsidTr="00F52CC3">
        <w:tblPrEx>
          <w:tblLook w:val="0000"/>
        </w:tblPrEx>
        <w:trPr>
          <w:gridAfter w:val="1"/>
          <w:wAfter w:w="27" w:type="dxa"/>
          <w:cantSplit/>
          <w:trHeight w:val="64"/>
        </w:trPr>
        <w:tc>
          <w:tcPr>
            <w:tcW w:w="1382" w:type="dxa"/>
            <w:gridSpan w:val="2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0D5269" w:rsidRPr="00AA2158" w:rsidRDefault="000D5269" w:rsidP="00A05075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145" w:type="dxa"/>
            <w:gridSpan w:val="1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5269" w:rsidRDefault="000D5269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Барлығы</w:t>
            </w:r>
          </w:p>
          <w:p w:rsidR="000D5269" w:rsidRPr="00AA2158" w:rsidRDefault="000D5269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Всего</w:t>
            </w:r>
          </w:p>
        </w:tc>
        <w:tc>
          <w:tcPr>
            <w:tcW w:w="2107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5269" w:rsidRDefault="000D5269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Сыртқы көші-қон</w:t>
            </w:r>
          </w:p>
          <w:p w:rsidR="000D5269" w:rsidRPr="00AA2158" w:rsidRDefault="000D5269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Внешняя миграция </w:t>
            </w:r>
          </w:p>
        </w:tc>
        <w:tc>
          <w:tcPr>
            <w:tcW w:w="4254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5269" w:rsidRDefault="000D5269" w:rsidP="00A05075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0D5269" w:rsidRPr="00AA2158" w:rsidRDefault="000D5269" w:rsidP="00A05075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2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5269" w:rsidRDefault="000D5269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0D5269" w:rsidRPr="00AA2158" w:rsidRDefault="000D5269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  <w:tc>
          <w:tcPr>
            <w:tcW w:w="117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0D5269" w:rsidRPr="00AA2158" w:rsidRDefault="000D5269" w:rsidP="00A05075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</w:tr>
      <w:tr w:rsidR="000D5269" w:rsidRPr="00AA2158" w:rsidTr="00F52CC3">
        <w:tblPrEx>
          <w:tblLook w:val="0000"/>
        </w:tblPrEx>
        <w:trPr>
          <w:gridAfter w:val="1"/>
          <w:wAfter w:w="27" w:type="dxa"/>
          <w:cantSplit/>
          <w:trHeight w:val="63"/>
        </w:trPr>
        <w:tc>
          <w:tcPr>
            <w:tcW w:w="138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0D5269" w:rsidRPr="00AA2158" w:rsidRDefault="000D5269" w:rsidP="00A05075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145" w:type="dxa"/>
            <w:gridSpan w:val="1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69" w:rsidRPr="00AA2158" w:rsidRDefault="000D5269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107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69" w:rsidRPr="00AA2158" w:rsidRDefault="000D5269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12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69" w:rsidRDefault="000D5269" w:rsidP="00A05075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0D5269" w:rsidRPr="003358B4" w:rsidRDefault="000D5269" w:rsidP="00A05075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12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69" w:rsidRDefault="000D5269" w:rsidP="00A05075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0D5269" w:rsidRPr="00770A25" w:rsidRDefault="000D5269" w:rsidP="00A05075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5269" w:rsidRDefault="000D5269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0D5269" w:rsidRPr="00AA2158" w:rsidRDefault="000D5269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5269" w:rsidRDefault="000D5269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0D5269" w:rsidRPr="00AA2158" w:rsidRDefault="000D5269" w:rsidP="00A05075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17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0D5269" w:rsidRPr="00AA2158" w:rsidRDefault="000D5269" w:rsidP="00A05075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</w:tr>
      <w:tr w:rsidR="0054492D" w:rsidRPr="00AA2158" w:rsidTr="00F52CC3">
        <w:tblPrEx>
          <w:tblLook w:val="0000"/>
        </w:tblPrEx>
        <w:trPr>
          <w:gridAfter w:val="1"/>
          <w:wAfter w:w="27" w:type="dxa"/>
          <w:cantSplit/>
          <w:trHeight w:val="1038"/>
        </w:trPr>
        <w:tc>
          <w:tcPr>
            <w:tcW w:w="1382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0D5269" w:rsidRPr="00AA2158" w:rsidRDefault="000D5269" w:rsidP="00A05075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69" w:rsidRPr="00AA2158" w:rsidRDefault="000D5269" w:rsidP="00A05075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0D5269" w:rsidRPr="00AA2158" w:rsidRDefault="000D5269" w:rsidP="00A05075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  <w:r w:rsidRPr="004A5FE0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0D5269" w:rsidRPr="00AA2158" w:rsidRDefault="000D5269" w:rsidP="00A05075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выбыло</w:t>
            </w:r>
          </w:p>
        </w:tc>
        <w:tc>
          <w:tcPr>
            <w:tcW w:w="1177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0D5269" w:rsidRPr="00AA2158" w:rsidRDefault="000D5269" w:rsidP="00A05075">
            <w:pPr>
              <w:ind w:left="-108" w:right="-108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D911BD" w:rsidRPr="00AA2158" w:rsidTr="00C36410">
        <w:tblPrEx>
          <w:tblLook w:val="0000"/>
        </w:tblPrEx>
        <w:trPr>
          <w:gridAfter w:val="1"/>
          <w:wAfter w:w="27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E91E92" w:rsidRDefault="00D911BD" w:rsidP="007922C2">
            <w:pPr>
              <w:rPr>
                <w:rFonts w:ascii="Calibri" w:hAnsi="Calibri" w:cs="Arial CYR"/>
                <w:sz w:val="16"/>
                <w:szCs w:val="16"/>
              </w:rPr>
            </w:pPr>
            <w:r w:rsidRPr="00E91E92">
              <w:rPr>
                <w:rFonts w:ascii="Calibri" w:hAnsi="Calibri" w:cs="Arial CYR"/>
                <w:sz w:val="16"/>
                <w:szCs w:val="16"/>
              </w:rPr>
              <w:t>Тувалар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A3A46" w:rsidRDefault="00D911BD" w:rsidP="007922C2">
            <w:pPr>
              <w:rPr>
                <w:rFonts w:ascii="Calibri" w:hAnsi="Calibri" w:cs="Arial CYR"/>
                <w:sz w:val="16"/>
                <w:szCs w:val="16"/>
              </w:rPr>
            </w:pPr>
            <w:r w:rsidRPr="00E91E92">
              <w:rPr>
                <w:rFonts w:ascii="Calibri" w:hAnsi="Calibri" w:cs="Arial CYR"/>
                <w:sz w:val="16"/>
                <w:szCs w:val="16"/>
              </w:rPr>
              <w:t>Тувинцы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Удмурттар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A3A46" w:rsidRDefault="00D911BD" w:rsidP="00A05075">
            <w:pPr>
              <w:rPr>
                <w:rFonts w:ascii="Calibri" w:hAnsi="Calibri" w:cs="Arial CYR"/>
                <w:sz w:val="16"/>
                <w:szCs w:val="16"/>
              </w:rPr>
            </w:pPr>
            <w:r w:rsidRPr="00BA3A46">
              <w:rPr>
                <w:rFonts w:ascii="Calibri" w:hAnsi="Calibri" w:cs="Arial CYR"/>
                <w:sz w:val="16"/>
                <w:szCs w:val="16"/>
              </w:rPr>
              <w:t>Удмурды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Чешендер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17428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B17428">
              <w:rPr>
                <w:rFonts w:ascii="Calibri" w:hAnsi="Calibri" w:cs="Arial CYR"/>
                <w:sz w:val="16"/>
                <w:szCs w:val="16"/>
              </w:rPr>
              <w:t>Чечены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Чуваштар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17428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B17428">
              <w:rPr>
                <w:rFonts w:ascii="Calibri" w:hAnsi="Calibri" w:cs="Arial CYR"/>
                <w:sz w:val="16"/>
                <w:szCs w:val="16"/>
              </w:rPr>
              <w:t>Чуваши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7A4F23" w:rsidRDefault="00D911BD" w:rsidP="007922C2">
            <w:pPr>
              <w:rPr>
                <w:rFonts w:ascii="Calibri" w:hAnsi="Calibri" w:cs="Arial CYR"/>
                <w:sz w:val="16"/>
                <w:szCs w:val="16"/>
              </w:rPr>
            </w:pPr>
            <w:r w:rsidRPr="00F52CC3">
              <w:rPr>
                <w:rFonts w:ascii="Calibri" w:hAnsi="Calibri" w:cs="Arial CYR"/>
                <w:sz w:val="16"/>
                <w:szCs w:val="16"/>
              </w:rPr>
              <w:t>Адыгейлер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7922C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Адыгейцы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7A4F23">
              <w:rPr>
                <w:rFonts w:ascii="Calibri" w:hAnsi="Calibri" w:cs="Arial CYR"/>
                <w:sz w:val="16"/>
                <w:szCs w:val="16"/>
              </w:rPr>
              <w:t>Еврейлер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17428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Евреи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Коми-пермяктар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17428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B17428">
              <w:rPr>
                <w:rFonts w:ascii="Calibri" w:hAnsi="Calibri" w:cs="Arial CYR"/>
                <w:sz w:val="16"/>
                <w:szCs w:val="16"/>
              </w:rPr>
              <w:t>Коми-пермяктар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Хантылар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17428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B17428">
              <w:rPr>
                <w:rFonts w:ascii="Calibri" w:hAnsi="Calibri" w:cs="Arial CYR"/>
                <w:sz w:val="16"/>
                <w:szCs w:val="16"/>
              </w:rPr>
              <w:t>Ханты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F52CC3">
              <w:rPr>
                <w:rFonts w:ascii="Calibri" w:hAnsi="Calibri" w:cs="Arial CYR"/>
                <w:sz w:val="16"/>
                <w:szCs w:val="16"/>
              </w:rPr>
              <w:t>Абазиндер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17428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Абазины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F52CC3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CF09FC">
              <w:rPr>
                <w:rFonts w:ascii="Calibri" w:hAnsi="Calibri" w:cs="Arial CYR"/>
                <w:sz w:val="16"/>
                <w:szCs w:val="16"/>
              </w:rPr>
              <w:t>Гагауздар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Гагаузы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4A31A2">
              <w:rPr>
                <w:rFonts w:ascii="Calibri" w:hAnsi="Calibri" w:cs="Arial CYR"/>
                <w:sz w:val="16"/>
                <w:szCs w:val="16"/>
              </w:rPr>
              <w:t>Татылар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17428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Таты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Сығандар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17428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B17428">
              <w:rPr>
                <w:rFonts w:ascii="Calibri" w:hAnsi="Calibri" w:cs="Arial CYR"/>
                <w:sz w:val="16"/>
                <w:szCs w:val="16"/>
              </w:rPr>
              <w:t>Цыгане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Шорлар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17428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B17428">
              <w:rPr>
                <w:rFonts w:ascii="Calibri" w:hAnsi="Calibri" w:cs="Arial CYR"/>
                <w:sz w:val="16"/>
                <w:szCs w:val="16"/>
              </w:rPr>
              <w:t>Шорцы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Болғарлар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17428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B17428">
              <w:rPr>
                <w:rFonts w:ascii="Calibri" w:hAnsi="Calibri" w:cs="Arial CYR"/>
                <w:sz w:val="16"/>
                <w:szCs w:val="16"/>
              </w:rPr>
              <w:t>Болгары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DB716C">
              <w:rPr>
                <w:rFonts w:ascii="Calibri" w:hAnsi="Calibri" w:cs="Arial CYR"/>
                <w:sz w:val="16"/>
                <w:szCs w:val="16"/>
              </w:rPr>
              <w:t>Венгрлер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17428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Венгры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Гректер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17428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B17428">
              <w:rPr>
                <w:rFonts w:ascii="Calibri" w:hAnsi="Calibri" w:cs="Arial CYR"/>
                <w:sz w:val="16"/>
                <w:szCs w:val="16"/>
              </w:rPr>
              <w:t>Греки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Дүңгендер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62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17428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B17428">
              <w:rPr>
                <w:rFonts w:ascii="Calibri" w:hAnsi="Calibri" w:cs="Arial CYR"/>
                <w:sz w:val="16"/>
                <w:szCs w:val="16"/>
              </w:rPr>
              <w:t>Дунгане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3E5230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 xml:space="preserve">Индия және  Пәкіст. </w:t>
            </w:r>
            <w:r>
              <w:rPr>
                <w:rFonts w:ascii="Calibri" w:hAnsi="Calibri" w:cs="Arial CYR"/>
                <w:sz w:val="16"/>
                <w:szCs w:val="16"/>
                <w:lang w:val="kk-KZ"/>
              </w:rPr>
              <w:t>х</w:t>
            </w:r>
            <w:r>
              <w:rPr>
                <w:rFonts w:ascii="Calibri" w:hAnsi="Calibri" w:cs="Arial CYR"/>
                <w:sz w:val="16"/>
                <w:szCs w:val="16"/>
              </w:rPr>
              <w:t>алықтары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17428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B17428">
              <w:rPr>
                <w:rFonts w:ascii="Calibri" w:hAnsi="Calibri" w:cs="Arial CYR"/>
                <w:sz w:val="16"/>
                <w:szCs w:val="16"/>
              </w:rPr>
              <w:t>Народы Индии и Пакистана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Испандар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Испанцы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Қытайлар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Китайцы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Корейлер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17428" w:rsidRDefault="00D911BD" w:rsidP="00E91E92">
            <w:pPr>
              <w:rPr>
                <w:rFonts w:ascii="Calibri" w:hAnsi="Calibri"/>
                <w:sz w:val="16"/>
                <w:szCs w:val="16"/>
              </w:rPr>
            </w:pPr>
            <w:r w:rsidRPr="00B17428">
              <w:rPr>
                <w:rFonts w:ascii="Calibri" w:hAnsi="Calibri"/>
                <w:sz w:val="16"/>
                <w:szCs w:val="16"/>
              </w:rPr>
              <w:t>Корейцы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Күрдтер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17428" w:rsidRDefault="00D911BD" w:rsidP="00E91E92">
            <w:pPr>
              <w:rPr>
                <w:rFonts w:ascii="Calibri" w:hAnsi="Calibri"/>
                <w:sz w:val="16"/>
                <w:szCs w:val="16"/>
              </w:rPr>
            </w:pPr>
            <w:r w:rsidRPr="00B17428">
              <w:rPr>
                <w:rFonts w:ascii="Calibri" w:hAnsi="Calibri"/>
                <w:sz w:val="16"/>
                <w:szCs w:val="16"/>
              </w:rPr>
              <w:t>Курды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Немістер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-242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429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671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-130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17428" w:rsidRDefault="00D911BD" w:rsidP="00E91E92">
            <w:pPr>
              <w:rPr>
                <w:rFonts w:ascii="Calibri" w:hAnsi="Calibri"/>
                <w:sz w:val="16"/>
                <w:szCs w:val="16"/>
              </w:rPr>
            </w:pPr>
            <w:r w:rsidRPr="00B17428">
              <w:rPr>
                <w:rFonts w:ascii="Calibri" w:hAnsi="Calibri"/>
                <w:sz w:val="16"/>
                <w:szCs w:val="16"/>
              </w:rPr>
              <w:t>Немцы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Поляктар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-288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153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441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-186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189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17428" w:rsidRDefault="00D911BD" w:rsidP="00E91E92">
            <w:pPr>
              <w:rPr>
                <w:rFonts w:ascii="Calibri" w:hAnsi="Calibri"/>
                <w:sz w:val="16"/>
                <w:szCs w:val="16"/>
              </w:rPr>
            </w:pPr>
            <w:r w:rsidRPr="00B17428">
              <w:rPr>
                <w:rFonts w:ascii="Calibri" w:hAnsi="Calibri"/>
                <w:sz w:val="16"/>
                <w:szCs w:val="16"/>
              </w:rPr>
              <w:t>Поляки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Румындар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17428" w:rsidRDefault="00D911BD" w:rsidP="00E91E92">
            <w:pPr>
              <w:rPr>
                <w:rFonts w:ascii="Calibri" w:hAnsi="Calibri"/>
                <w:sz w:val="16"/>
                <w:szCs w:val="16"/>
              </w:rPr>
            </w:pPr>
            <w:r w:rsidRPr="00B17428">
              <w:rPr>
                <w:rFonts w:ascii="Calibri" w:hAnsi="Calibri"/>
                <w:sz w:val="16"/>
                <w:szCs w:val="16"/>
              </w:rPr>
              <w:t>Румыны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Туріктер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17428" w:rsidRDefault="00D911BD" w:rsidP="00E91E92">
            <w:pPr>
              <w:rPr>
                <w:rFonts w:ascii="Calibri" w:hAnsi="Calibri" w:cs="Arial"/>
                <w:sz w:val="16"/>
                <w:szCs w:val="16"/>
              </w:rPr>
            </w:pPr>
            <w:r w:rsidRPr="00B17428">
              <w:rPr>
                <w:rFonts w:ascii="Calibri" w:hAnsi="Calibri" w:cs="Arial"/>
                <w:sz w:val="16"/>
                <w:szCs w:val="16"/>
              </w:rPr>
              <w:t>Турки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Ұйғырлар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17428" w:rsidRDefault="00D911BD" w:rsidP="00E91E92">
            <w:pPr>
              <w:rPr>
                <w:rFonts w:ascii="Calibri" w:hAnsi="Calibri"/>
                <w:sz w:val="16"/>
                <w:szCs w:val="16"/>
              </w:rPr>
            </w:pPr>
            <w:r w:rsidRPr="00B17428">
              <w:rPr>
                <w:rFonts w:ascii="Calibri" w:hAnsi="Calibri" w:cs="Arial"/>
                <w:sz w:val="16"/>
                <w:szCs w:val="16"/>
              </w:rPr>
              <w:t>Уйгуры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 w:rsidRPr="00AC3FC9">
              <w:rPr>
                <w:rFonts w:ascii="Calibri" w:hAnsi="Calibri" w:cs="Arial CYR"/>
                <w:sz w:val="16"/>
                <w:szCs w:val="16"/>
              </w:rPr>
              <w:t>Моңғолдар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11BD" w:rsidRPr="00B17428" w:rsidRDefault="00D911BD" w:rsidP="00E91E92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Монголы</w:t>
            </w:r>
          </w:p>
        </w:tc>
      </w:tr>
      <w:tr w:rsidR="00D911BD" w:rsidRPr="00AA2158" w:rsidTr="00C36410">
        <w:tblPrEx>
          <w:tblLook w:val="0000"/>
        </w:tblPrEx>
        <w:trPr>
          <w:gridAfter w:val="2"/>
          <w:wAfter w:w="70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11BD" w:rsidRDefault="00D911BD" w:rsidP="00E91E92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Басқасы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11BD" w:rsidRDefault="00D911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11BD" w:rsidRPr="00B17428" w:rsidRDefault="00D911BD" w:rsidP="00467314">
            <w:pPr>
              <w:rPr>
                <w:rFonts w:ascii="Calibri" w:hAnsi="Calibri"/>
                <w:sz w:val="16"/>
                <w:szCs w:val="16"/>
              </w:rPr>
            </w:pPr>
            <w:r w:rsidRPr="00B17428">
              <w:rPr>
                <w:rFonts w:ascii="Calibri" w:hAnsi="Calibri"/>
                <w:sz w:val="16"/>
                <w:szCs w:val="16"/>
              </w:rPr>
              <w:t xml:space="preserve">Другие </w:t>
            </w:r>
          </w:p>
        </w:tc>
      </w:tr>
    </w:tbl>
    <w:p w:rsidR="00262BA5" w:rsidRPr="00814728" w:rsidRDefault="006F4FE6" w:rsidP="00B81543">
      <w:pPr>
        <w:pStyle w:val="afc"/>
        <w:pageBreakBefore/>
        <w:numPr>
          <w:ilvl w:val="0"/>
          <w:numId w:val="15"/>
        </w:numPr>
        <w:tabs>
          <w:tab w:val="left" w:pos="426"/>
        </w:tabs>
        <w:spacing w:before="240" w:after="180"/>
        <w:ind w:left="0" w:firstLine="0"/>
        <w:rPr>
          <w:rFonts w:ascii="Calibri" w:hAnsi="Calibri"/>
          <w:caps/>
        </w:rPr>
      </w:pPr>
      <w:r>
        <w:rPr>
          <w:rFonts w:ascii="Calibri" w:hAnsi="Calibri"/>
        </w:rPr>
        <w:lastRenderedPageBreak/>
        <w:t>Ж</w:t>
      </w:r>
      <w:r w:rsidRPr="00A279A2">
        <w:rPr>
          <w:rFonts w:ascii="Calibri" w:hAnsi="Calibri"/>
        </w:rPr>
        <w:t>ас құрамдары бойынша халық көші-қоны</w:t>
      </w:r>
      <w:r w:rsidR="00814728">
        <w:rPr>
          <w:rFonts w:ascii="Calibri" w:hAnsi="Calibri"/>
          <w:caps/>
        </w:rPr>
        <w:br/>
      </w:r>
      <w:r w:rsidRPr="00814728">
        <w:rPr>
          <w:rFonts w:ascii="Calibri" w:hAnsi="Calibri"/>
        </w:rPr>
        <w:t>Миграция населения по возрастным группам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8"/>
        <w:gridCol w:w="706"/>
        <w:gridCol w:w="689"/>
        <w:gridCol w:w="690"/>
        <w:gridCol w:w="703"/>
        <w:gridCol w:w="693"/>
        <w:gridCol w:w="688"/>
        <w:gridCol w:w="6"/>
        <w:gridCol w:w="703"/>
        <w:gridCol w:w="694"/>
        <w:gridCol w:w="694"/>
        <w:gridCol w:w="9"/>
        <w:gridCol w:w="694"/>
        <w:gridCol w:w="694"/>
        <w:gridCol w:w="697"/>
        <w:gridCol w:w="703"/>
        <w:gridCol w:w="694"/>
        <w:gridCol w:w="693"/>
        <w:gridCol w:w="703"/>
        <w:gridCol w:w="692"/>
        <w:gridCol w:w="693"/>
        <w:gridCol w:w="1330"/>
        <w:gridCol w:w="31"/>
      </w:tblGrid>
      <w:tr w:rsidR="00262BA5" w:rsidRPr="001442B2" w:rsidTr="001442B2">
        <w:tc>
          <w:tcPr>
            <w:tcW w:w="762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262BA5" w:rsidRPr="001442B2" w:rsidRDefault="00262BA5" w:rsidP="001442B2">
            <w:pPr>
              <w:pStyle w:val="afc"/>
              <w:widowControl w:val="0"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2B2"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t>а</w:t>
            </w: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дам</w:t>
            </w:r>
          </w:p>
        </w:tc>
        <w:tc>
          <w:tcPr>
            <w:tcW w:w="762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62BA5" w:rsidRPr="001442B2" w:rsidRDefault="00262BA5" w:rsidP="001442B2">
            <w:pPr>
              <w:pStyle w:val="afc"/>
              <w:widowControl w:val="0"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человек</w:t>
            </w:r>
          </w:p>
        </w:tc>
      </w:tr>
      <w:tr w:rsidR="00A30709" w:rsidRPr="00AA2158" w:rsidTr="00DA77CF">
        <w:tblPrEx>
          <w:tblLook w:val="0000"/>
        </w:tblPrEx>
        <w:trPr>
          <w:gridAfter w:val="1"/>
          <w:wAfter w:w="31" w:type="dxa"/>
          <w:cantSplit/>
          <w:trHeight w:val="64"/>
        </w:trPr>
        <w:tc>
          <w:tcPr>
            <w:tcW w:w="134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A30709" w:rsidRPr="00AA2158" w:rsidRDefault="00A30709" w:rsidP="00C87B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8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709" w:rsidRDefault="00A30709" w:rsidP="00C87B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Барлығы</w:t>
            </w:r>
          </w:p>
          <w:p w:rsidR="00A30709" w:rsidRPr="00AA2158" w:rsidRDefault="00A30709" w:rsidP="00C87B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Всего</w:t>
            </w:r>
          </w:p>
        </w:tc>
        <w:tc>
          <w:tcPr>
            <w:tcW w:w="20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709" w:rsidRDefault="00A30709" w:rsidP="00C87B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Сыртқы көші-қон</w:t>
            </w:r>
          </w:p>
          <w:p w:rsidR="00A30709" w:rsidRPr="00AA2158" w:rsidRDefault="00A30709" w:rsidP="00C87B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Внешняя миграция </w:t>
            </w:r>
          </w:p>
        </w:tc>
        <w:tc>
          <w:tcPr>
            <w:tcW w:w="419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0709" w:rsidRDefault="00A30709" w:rsidP="00C87B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A30709" w:rsidRPr="00AA2158" w:rsidRDefault="00A30709" w:rsidP="00C87B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709" w:rsidRDefault="00A30709" w:rsidP="00C87B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A30709" w:rsidRPr="00AA2158" w:rsidRDefault="00A30709" w:rsidP="00C87B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  <w:tc>
          <w:tcPr>
            <w:tcW w:w="1330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A30709" w:rsidRPr="00AA2158" w:rsidRDefault="00A30709" w:rsidP="00C87B6A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</w:tr>
      <w:tr w:rsidR="00A30709" w:rsidRPr="00AA2158" w:rsidTr="00DA77CF">
        <w:tblPrEx>
          <w:tblLook w:val="0000"/>
        </w:tblPrEx>
        <w:trPr>
          <w:gridAfter w:val="1"/>
          <w:wAfter w:w="31" w:type="dxa"/>
          <w:cantSplit/>
          <w:trHeight w:val="63"/>
        </w:trPr>
        <w:tc>
          <w:tcPr>
            <w:tcW w:w="13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30709" w:rsidRPr="00AA2158" w:rsidRDefault="00A30709" w:rsidP="00C87B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709" w:rsidRPr="00AA2158" w:rsidRDefault="00A30709" w:rsidP="00C87B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8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709" w:rsidRPr="00AA2158" w:rsidRDefault="00A30709" w:rsidP="00C87B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9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709" w:rsidRDefault="00A30709" w:rsidP="00C87B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A30709" w:rsidRPr="003358B4" w:rsidRDefault="00A30709" w:rsidP="00C87B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0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709" w:rsidRDefault="00A30709" w:rsidP="00C87B6A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A30709" w:rsidRPr="00770A25" w:rsidRDefault="00A30709" w:rsidP="00C87B6A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709" w:rsidRDefault="00A30709" w:rsidP="00C87B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A30709" w:rsidRPr="00AA2158" w:rsidRDefault="00A30709" w:rsidP="00C87B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709" w:rsidRDefault="00A30709" w:rsidP="00C87B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A30709" w:rsidRPr="00AA2158" w:rsidRDefault="00A30709" w:rsidP="00C87B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A30709" w:rsidRPr="00AA2158" w:rsidRDefault="00A30709" w:rsidP="00C87B6A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</w:tr>
      <w:tr w:rsidR="00A30709" w:rsidRPr="00AA2158" w:rsidTr="00DA77CF">
        <w:tblPrEx>
          <w:tblLook w:val="0000"/>
        </w:tblPrEx>
        <w:trPr>
          <w:gridAfter w:val="1"/>
          <w:wAfter w:w="31" w:type="dxa"/>
          <w:cantSplit/>
          <w:trHeight w:val="836"/>
        </w:trPr>
        <w:tc>
          <w:tcPr>
            <w:tcW w:w="13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30709" w:rsidRPr="00AA2158" w:rsidRDefault="00A30709" w:rsidP="00C87B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709" w:rsidRPr="00AA2158" w:rsidRDefault="00A30709" w:rsidP="00C87B6A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A30709" w:rsidRPr="00AA2158" w:rsidRDefault="00A30709" w:rsidP="00C87B6A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  <w:r w:rsidRPr="004A5FE0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A30709" w:rsidRPr="00AA2158" w:rsidRDefault="00A30709" w:rsidP="00C87B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выбыло</w:t>
            </w:r>
          </w:p>
        </w:tc>
        <w:tc>
          <w:tcPr>
            <w:tcW w:w="133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A30709" w:rsidRPr="00AA2158" w:rsidRDefault="00A30709" w:rsidP="00C87B6A">
            <w:pPr>
              <w:ind w:left="-108" w:right="-108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121985" w:rsidRPr="00AA2158" w:rsidTr="00121985">
        <w:tblPrEx>
          <w:tblLook w:val="0000"/>
        </w:tblPrEx>
        <w:trPr>
          <w:gridAfter w:val="1"/>
          <w:wAfter w:w="31" w:type="dxa"/>
          <w:trHeight w:val="283"/>
        </w:trPr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985" w:rsidRDefault="00121985" w:rsidP="00C87B6A">
            <w:pPr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16"/>
                <w:szCs w:val="16"/>
              </w:rPr>
              <w:t>Барлығы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-4 697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20 703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25 400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-3 210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680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3 890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-2 952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598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3 550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-258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82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-1 487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6 227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7 714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13 796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13 796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985" w:rsidRDefault="00121985" w:rsidP="00913E62">
            <w:pPr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16"/>
                <w:szCs w:val="16"/>
              </w:rPr>
              <w:t>Всего</w:t>
            </w:r>
          </w:p>
        </w:tc>
      </w:tr>
      <w:tr w:rsidR="00BD04B5" w:rsidRPr="00AA2158" w:rsidTr="00BD04B5">
        <w:tblPrEx>
          <w:tblLook w:val="0000"/>
        </w:tblPrEx>
        <w:trPr>
          <w:gridAfter w:val="1"/>
          <w:wAfter w:w="31" w:type="dxa"/>
          <w:trHeight w:val="28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Pr="0015270A" w:rsidRDefault="00BD04B5" w:rsidP="00C87B6A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0-4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-242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1 546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1 788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-259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-245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-14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634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617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900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900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4B5" w:rsidRPr="0015270A" w:rsidRDefault="00BD04B5" w:rsidP="00913E62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0-4</w:t>
            </w:r>
          </w:p>
        </w:tc>
      </w:tr>
      <w:tr w:rsidR="00BD04B5" w:rsidRPr="00AA2158" w:rsidTr="00BD04B5">
        <w:tblPrEx>
          <w:tblLook w:val="0000"/>
        </w:tblPrEx>
        <w:trPr>
          <w:gridAfter w:val="1"/>
          <w:wAfter w:w="31" w:type="dxa"/>
          <w:trHeight w:val="28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Pr="00A30709" w:rsidRDefault="00BD04B5" w:rsidP="00C87B6A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5-9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-325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1 429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1 754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-301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-277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294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-24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-24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509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900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900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4B5" w:rsidRPr="00A30709" w:rsidRDefault="00BD04B5" w:rsidP="00913E62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5-9</w:t>
            </w:r>
          </w:p>
        </w:tc>
      </w:tr>
      <w:tr w:rsidR="00BD04B5" w:rsidRPr="00AA2158" w:rsidTr="00BD04B5">
        <w:tblPrEx>
          <w:tblLook w:val="0000"/>
        </w:tblPrEx>
        <w:trPr>
          <w:gridAfter w:val="1"/>
          <w:wAfter w:w="31" w:type="dxa"/>
          <w:trHeight w:val="28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Pr="00A30709" w:rsidRDefault="00BD04B5" w:rsidP="00C87B6A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10-14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-296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1 045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1 341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-263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285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-243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348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381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675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675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4B5" w:rsidRPr="00A30709" w:rsidRDefault="00BD04B5" w:rsidP="00913E62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10-14</w:t>
            </w:r>
          </w:p>
        </w:tc>
      </w:tr>
      <w:tr w:rsidR="00BD04B5" w:rsidRPr="00AA2158" w:rsidTr="00BD04B5">
        <w:tblPrEx>
          <w:tblLook w:val="0000"/>
        </w:tblPrEx>
        <w:trPr>
          <w:gridAfter w:val="1"/>
          <w:wAfter w:w="31" w:type="dxa"/>
          <w:trHeight w:val="28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Pr="00A30709" w:rsidRDefault="00BD04B5" w:rsidP="00C87B6A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15-19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-328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1 573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1 901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-134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-116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-194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693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1 032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1 032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4B5" w:rsidRPr="00A30709" w:rsidRDefault="00BD04B5" w:rsidP="00913E62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15-19</w:t>
            </w:r>
          </w:p>
        </w:tc>
      </w:tr>
      <w:tr w:rsidR="00BD04B5" w:rsidRPr="00AA2158" w:rsidTr="00BD04B5">
        <w:tblPrEx>
          <w:tblLook w:val="0000"/>
        </w:tblPrEx>
        <w:trPr>
          <w:gridAfter w:val="1"/>
          <w:wAfter w:w="31" w:type="dxa"/>
          <w:trHeight w:val="28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Pr="00A30709" w:rsidRDefault="00BD04B5" w:rsidP="00C87B6A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20-24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-661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2 714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3 375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-317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-330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65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-344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840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1 184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1 784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1 784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4B5" w:rsidRPr="00A30709" w:rsidRDefault="00BD04B5" w:rsidP="00913E62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20-24</w:t>
            </w:r>
          </w:p>
        </w:tc>
      </w:tr>
      <w:tr w:rsidR="00BD04B5" w:rsidRPr="00AA2158" w:rsidTr="00BD04B5">
        <w:tblPrEx>
          <w:tblLook w:val="0000"/>
        </w:tblPrEx>
        <w:trPr>
          <w:gridAfter w:val="1"/>
          <w:wAfter w:w="31" w:type="dxa"/>
          <w:trHeight w:val="28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Pr="00A30709" w:rsidRDefault="00BD04B5" w:rsidP="00C87B6A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25-29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-367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2 852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3 219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-325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84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409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-300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77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-25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896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938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1 872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1 872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4B5" w:rsidRPr="00A30709" w:rsidRDefault="00BD04B5" w:rsidP="00913E62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25-29</w:t>
            </w:r>
          </w:p>
        </w:tc>
      </w:tr>
      <w:tr w:rsidR="00BD04B5" w:rsidRPr="00AA2158" w:rsidTr="00BD04B5">
        <w:tblPrEx>
          <w:tblLook w:val="0000"/>
        </w:tblPrEx>
        <w:trPr>
          <w:gridAfter w:val="1"/>
          <w:wAfter w:w="31" w:type="dxa"/>
          <w:trHeight w:val="28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Pr="00A30709" w:rsidRDefault="00BD04B5" w:rsidP="00C87B6A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30-34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-490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2 313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2 803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-483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78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561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-445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518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-38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701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708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1 534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1 534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4B5" w:rsidRPr="00A30709" w:rsidRDefault="00BD04B5" w:rsidP="00913E62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30-34</w:t>
            </w:r>
          </w:p>
        </w:tc>
      </w:tr>
      <w:tr w:rsidR="00BD04B5" w:rsidRPr="00AA2158" w:rsidTr="00BD04B5">
        <w:tblPrEx>
          <w:tblLook w:val="0000"/>
        </w:tblPrEx>
        <w:trPr>
          <w:gridAfter w:val="1"/>
          <w:wAfter w:w="31" w:type="dxa"/>
          <w:trHeight w:val="28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Pr="00A30709" w:rsidRDefault="00BD04B5" w:rsidP="00C87B6A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35-39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-353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1 668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2 021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-346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-319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75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-27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514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521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1 074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1 074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4B5" w:rsidRPr="00A30709" w:rsidRDefault="00BD04B5" w:rsidP="00913E62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35-39</w:t>
            </w:r>
          </w:p>
        </w:tc>
      </w:tr>
      <w:tr w:rsidR="00BD04B5" w:rsidRPr="00AA2158" w:rsidTr="00BD04B5">
        <w:tblPrEx>
          <w:tblLook w:val="0000"/>
        </w:tblPrEx>
        <w:trPr>
          <w:gridAfter w:val="1"/>
          <w:wAfter w:w="31" w:type="dxa"/>
          <w:trHeight w:val="28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Pr="00A30709" w:rsidRDefault="00BD04B5" w:rsidP="00C87B6A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40-44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-302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1 135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1 437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-236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-217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-19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-66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333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399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765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765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4B5" w:rsidRPr="00A30709" w:rsidRDefault="00BD04B5" w:rsidP="00913E62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40-44</w:t>
            </w:r>
          </w:p>
        </w:tc>
      </w:tr>
      <w:tr w:rsidR="00BD04B5" w:rsidRPr="00AA2158" w:rsidTr="00BD04B5">
        <w:tblPrEx>
          <w:tblLook w:val="0000"/>
        </w:tblPrEx>
        <w:trPr>
          <w:gridAfter w:val="1"/>
          <w:wAfter w:w="31" w:type="dxa"/>
          <w:trHeight w:val="28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Pr="00A30709" w:rsidRDefault="00BD04B5" w:rsidP="00C87B6A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45-49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-272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948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1 220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-132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56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-119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-140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225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365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667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667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4B5" w:rsidRPr="00A30709" w:rsidRDefault="00BD04B5" w:rsidP="00913E62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45-49</w:t>
            </w:r>
          </w:p>
        </w:tc>
      </w:tr>
      <w:tr w:rsidR="00BD04B5" w:rsidRPr="00AA2158" w:rsidTr="00BD04B5">
        <w:tblPrEx>
          <w:tblLook w:val="0000"/>
        </w:tblPrEx>
        <w:trPr>
          <w:gridAfter w:val="1"/>
          <w:wAfter w:w="31" w:type="dxa"/>
          <w:trHeight w:val="28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Pr="00A30709" w:rsidRDefault="00BD04B5" w:rsidP="00C87B6A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50-54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-271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808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1 079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-121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197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318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575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575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4B5" w:rsidRPr="00A30709" w:rsidRDefault="00BD04B5" w:rsidP="00913E62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50-54</w:t>
            </w:r>
          </w:p>
        </w:tc>
      </w:tr>
      <w:tr w:rsidR="00BD04B5" w:rsidRPr="00AA2158" w:rsidTr="00BD04B5">
        <w:tblPrEx>
          <w:tblLook w:val="0000"/>
        </w:tblPrEx>
        <w:trPr>
          <w:gridAfter w:val="1"/>
          <w:wAfter w:w="31" w:type="dxa"/>
          <w:trHeight w:val="28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Pr="00A30709" w:rsidRDefault="00BD04B5" w:rsidP="00C87B6A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55-59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-291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865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1 156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-137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-119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-154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188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637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637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4B5" w:rsidRPr="00A30709" w:rsidRDefault="00BD04B5" w:rsidP="00913E62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55-59</w:t>
            </w:r>
          </w:p>
        </w:tc>
      </w:tr>
      <w:tr w:rsidR="00BD04B5" w:rsidRPr="00AA2158" w:rsidTr="00BD04B5">
        <w:tblPrEx>
          <w:tblLook w:val="0000"/>
        </w:tblPrEx>
        <w:trPr>
          <w:gridAfter w:val="1"/>
          <w:wAfter w:w="31" w:type="dxa"/>
          <w:trHeight w:val="28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Pr="00A30709" w:rsidRDefault="00BD04B5" w:rsidP="00C87B6A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60-64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-191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723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914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-35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-27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-156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155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311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537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537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4B5" w:rsidRPr="00A30709" w:rsidRDefault="00BD04B5" w:rsidP="00913E62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60-64</w:t>
            </w:r>
          </w:p>
        </w:tc>
      </w:tr>
      <w:tr w:rsidR="00BD04B5" w:rsidRPr="00AA2158" w:rsidTr="00BD04B5">
        <w:tblPrEx>
          <w:tblLook w:val="0000"/>
        </w:tblPrEx>
        <w:trPr>
          <w:gridAfter w:val="1"/>
          <w:wAfter w:w="31" w:type="dxa"/>
          <w:trHeight w:val="28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Pr="00A30709" w:rsidRDefault="00BD04B5" w:rsidP="00C87B6A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65-69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426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577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-35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-116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4B5" w:rsidRPr="00A30709" w:rsidRDefault="00BD04B5" w:rsidP="00913E62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65-69</w:t>
            </w:r>
          </w:p>
        </w:tc>
      </w:tr>
      <w:tr w:rsidR="00BD04B5" w:rsidRPr="00AA2158" w:rsidTr="00BD04B5">
        <w:tblPrEx>
          <w:tblLook w:val="0000"/>
        </w:tblPrEx>
        <w:trPr>
          <w:gridAfter w:val="1"/>
          <w:wAfter w:w="31" w:type="dxa"/>
          <w:trHeight w:val="28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Pr="00A30709" w:rsidRDefault="00BD04B5" w:rsidP="00C87B6A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70-74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216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-17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-45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174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4B5" w:rsidRPr="00A30709" w:rsidRDefault="00BD04B5" w:rsidP="00913E62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70-74</w:t>
            </w:r>
          </w:p>
        </w:tc>
      </w:tr>
      <w:tr w:rsidR="00BD04B5" w:rsidRPr="00AA2158" w:rsidTr="00BD04B5">
        <w:tblPrEx>
          <w:tblLook w:val="0000"/>
        </w:tblPrEx>
        <w:trPr>
          <w:gridAfter w:val="1"/>
          <w:wAfter w:w="31" w:type="dxa"/>
          <w:trHeight w:val="28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Pr="00A30709" w:rsidRDefault="00BD04B5" w:rsidP="00C87B6A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75-79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197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-25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-31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38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69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151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4B5" w:rsidRPr="00A30709" w:rsidRDefault="00BD04B5" w:rsidP="00913E62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75-79</w:t>
            </w:r>
          </w:p>
        </w:tc>
      </w:tr>
      <w:tr w:rsidR="00BD04B5" w:rsidRPr="00AA2158" w:rsidTr="00BD04B5">
        <w:tblPrEx>
          <w:tblLook w:val="0000"/>
        </w:tblPrEx>
        <w:trPr>
          <w:gridAfter w:val="1"/>
          <w:wAfter w:w="31" w:type="dxa"/>
          <w:trHeight w:val="28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Pr="00A30709" w:rsidRDefault="00BD04B5" w:rsidP="00C87B6A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80-84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143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117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117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4B5" w:rsidRPr="00A30709" w:rsidRDefault="00BD04B5" w:rsidP="00913E62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80-84</w:t>
            </w:r>
          </w:p>
        </w:tc>
      </w:tr>
      <w:tr w:rsidR="00BD04B5" w:rsidRPr="00AA2158" w:rsidTr="00BD04B5">
        <w:tblPrEx>
          <w:tblLook w:val="0000"/>
        </w:tblPrEx>
        <w:trPr>
          <w:gridAfter w:val="1"/>
          <w:wAfter w:w="31" w:type="dxa"/>
          <w:trHeight w:val="28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A30709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85 және одан улкен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82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04B5" w:rsidRDefault="00BD04B5" w:rsidP="00BD04B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82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04B5" w:rsidRDefault="00BD04B5" w:rsidP="00913E62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85 и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br/>
              <w:t xml:space="preserve"> старше</w:t>
            </w:r>
          </w:p>
        </w:tc>
      </w:tr>
      <w:tr w:rsidR="00121985" w:rsidRPr="00AA2158" w:rsidTr="00121985">
        <w:tblPrEx>
          <w:tblLook w:val="0000"/>
        </w:tblPrEx>
        <w:trPr>
          <w:gridAfter w:val="1"/>
          <w:wAfter w:w="31" w:type="dxa"/>
          <w:trHeight w:val="28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Pr="0075398B" w:rsidRDefault="00121985" w:rsidP="00C87B6A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0</w:t>
            </w:r>
            <w:r w:rsidRPr="0075398B">
              <w:rPr>
                <w:rFonts w:ascii="Calibri" w:hAnsi="Calibri"/>
                <w:sz w:val="16"/>
                <w:szCs w:val="16"/>
              </w:rPr>
              <w:t>-15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-932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4 199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5 131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-853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914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-787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837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-66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-79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1 552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1 631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2 586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2 586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985" w:rsidRPr="0075398B" w:rsidRDefault="00121985" w:rsidP="00913E62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0</w:t>
            </w:r>
            <w:r w:rsidRPr="0075398B">
              <w:rPr>
                <w:rFonts w:ascii="Calibri" w:hAnsi="Calibri"/>
                <w:sz w:val="16"/>
                <w:szCs w:val="16"/>
              </w:rPr>
              <w:t>-15</w:t>
            </w:r>
          </w:p>
        </w:tc>
      </w:tr>
      <w:tr w:rsidR="00121985" w:rsidRPr="00AA2158" w:rsidTr="00121985">
        <w:tblPrEx>
          <w:tblLook w:val="0000"/>
        </w:tblPrEx>
        <w:trPr>
          <w:gridAfter w:val="1"/>
          <w:wAfter w:w="31" w:type="dxa"/>
          <w:trHeight w:val="283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Pr="0075398B" w:rsidRDefault="00121985" w:rsidP="00C87B6A">
            <w:pPr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16-62(57)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-3 225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14 700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17 925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-2 237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536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2 773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-2 082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472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2 554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-155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219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-988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4 348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5 336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9 816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9 816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21985" w:rsidRPr="0075398B" w:rsidRDefault="00121985" w:rsidP="00913E62">
            <w:pPr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16-62(57)</w:t>
            </w:r>
          </w:p>
        </w:tc>
      </w:tr>
      <w:tr w:rsidR="00121985" w:rsidRPr="00AA2158" w:rsidTr="00121985">
        <w:tblPrEx>
          <w:tblLook w:val="0000"/>
        </w:tblPrEx>
        <w:trPr>
          <w:gridAfter w:val="1"/>
          <w:wAfter w:w="31" w:type="dxa"/>
          <w:trHeight w:val="283"/>
        </w:trPr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985" w:rsidRPr="0075398B" w:rsidRDefault="00121985" w:rsidP="00C87B6A">
            <w:pPr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63(58) &amp; +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-540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1 804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2 344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83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-420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747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1 394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1985" w:rsidRDefault="00121985" w:rsidP="00121985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1 394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21985" w:rsidRPr="0075398B" w:rsidRDefault="00121985" w:rsidP="00913E62">
            <w:pPr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63(58) &amp; +</w:t>
            </w:r>
          </w:p>
        </w:tc>
      </w:tr>
    </w:tbl>
    <w:p w:rsidR="00A30709" w:rsidRDefault="00A30709" w:rsidP="006F4FE6">
      <w:pPr>
        <w:spacing w:before="60" w:after="60"/>
        <w:ind w:right="-170"/>
        <w:rPr>
          <w:rFonts w:ascii="Calibri" w:hAnsi="Calibri"/>
          <w:sz w:val="16"/>
          <w:lang w:val="kk-KZ"/>
        </w:rPr>
      </w:pPr>
    </w:p>
    <w:p w:rsidR="00504F1A" w:rsidRPr="00B00A76" w:rsidRDefault="00504F1A" w:rsidP="00504F1A">
      <w:pPr>
        <w:pStyle w:val="afc"/>
        <w:pageBreakBefore/>
        <w:numPr>
          <w:ilvl w:val="0"/>
          <w:numId w:val="15"/>
        </w:numPr>
        <w:tabs>
          <w:tab w:val="left" w:pos="426"/>
        </w:tabs>
        <w:spacing w:before="240" w:after="240"/>
        <w:ind w:left="0" w:firstLine="0"/>
        <w:rPr>
          <w:rFonts w:ascii="Calibri" w:hAnsi="Calibri"/>
          <w:caps/>
        </w:rPr>
      </w:pPr>
      <w:r>
        <w:rPr>
          <w:rFonts w:ascii="Calibri" w:hAnsi="Calibri"/>
          <w:lang w:val="kk-KZ"/>
        </w:rPr>
        <w:lastRenderedPageBreak/>
        <w:t>Ө</w:t>
      </w:r>
      <w:r w:rsidRPr="006F4FE6">
        <w:rPr>
          <w:rFonts w:ascii="Calibri" w:hAnsi="Calibri"/>
        </w:rPr>
        <w:t>ңірлер бойынша халық көші-қоны</w:t>
      </w:r>
      <w:r>
        <w:rPr>
          <w:rFonts w:ascii="Calibri" w:hAnsi="Calibri"/>
          <w:caps/>
        </w:rPr>
        <w:br/>
      </w:r>
      <w:r w:rsidRPr="00B00A76">
        <w:rPr>
          <w:rFonts w:ascii="Calibri" w:hAnsi="Calibri"/>
        </w:rPr>
        <w:t>Миграция населения по регионам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5"/>
        <w:gridCol w:w="9"/>
        <w:gridCol w:w="4"/>
        <w:gridCol w:w="1332"/>
        <w:gridCol w:w="91"/>
        <w:gridCol w:w="97"/>
        <w:gridCol w:w="36"/>
        <w:gridCol w:w="3"/>
        <w:gridCol w:w="537"/>
        <w:gridCol w:w="76"/>
        <w:gridCol w:w="101"/>
        <w:gridCol w:w="39"/>
        <w:gridCol w:w="549"/>
        <w:gridCol w:w="64"/>
        <w:gridCol w:w="104"/>
        <w:gridCol w:w="38"/>
        <w:gridCol w:w="561"/>
        <w:gridCol w:w="50"/>
        <w:gridCol w:w="107"/>
        <w:gridCol w:w="15"/>
        <w:gridCol w:w="22"/>
        <w:gridCol w:w="67"/>
        <w:gridCol w:w="507"/>
        <w:gridCol w:w="35"/>
        <w:gridCol w:w="110"/>
        <w:gridCol w:w="36"/>
        <w:gridCol w:w="586"/>
        <w:gridCol w:w="21"/>
        <w:gridCol w:w="113"/>
        <w:gridCol w:w="34"/>
        <w:gridCol w:w="606"/>
        <w:gridCol w:w="25"/>
        <w:gridCol w:w="91"/>
        <w:gridCol w:w="12"/>
        <w:gridCol w:w="21"/>
        <w:gridCol w:w="139"/>
        <w:gridCol w:w="480"/>
        <w:gridCol w:w="21"/>
        <w:gridCol w:w="83"/>
        <w:gridCol w:w="32"/>
        <w:gridCol w:w="632"/>
        <w:gridCol w:w="19"/>
        <w:gridCol w:w="73"/>
        <w:gridCol w:w="31"/>
        <w:gridCol w:w="63"/>
        <w:gridCol w:w="63"/>
        <w:gridCol w:w="16"/>
        <w:gridCol w:w="503"/>
        <w:gridCol w:w="17"/>
        <w:gridCol w:w="63"/>
        <w:gridCol w:w="12"/>
        <w:gridCol w:w="18"/>
        <w:gridCol w:w="195"/>
        <w:gridCol w:w="464"/>
        <w:gridCol w:w="12"/>
        <w:gridCol w:w="55"/>
        <w:gridCol w:w="28"/>
        <w:gridCol w:w="673"/>
        <w:gridCol w:w="9"/>
        <w:gridCol w:w="46"/>
        <w:gridCol w:w="27"/>
        <w:gridCol w:w="686"/>
        <w:gridCol w:w="7"/>
        <w:gridCol w:w="36"/>
        <w:gridCol w:w="9"/>
        <w:gridCol w:w="17"/>
        <w:gridCol w:w="254"/>
        <w:gridCol w:w="445"/>
        <w:gridCol w:w="3"/>
        <w:gridCol w:w="28"/>
        <w:gridCol w:w="25"/>
        <w:gridCol w:w="712"/>
        <w:gridCol w:w="1"/>
        <w:gridCol w:w="18"/>
        <w:gridCol w:w="23"/>
        <w:gridCol w:w="724"/>
        <w:gridCol w:w="3"/>
        <w:gridCol w:w="6"/>
        <w:gridCol w:w="7"/>
        <w:gridCol w:w="15"/>
        <w:gridCol w:w="308"/>
        <w:gridCol w:w="425"/>
        <w:gridCol w:w="9"/>
        <w:gridCol w:w="13"/>
        <w:gridCol w:w="743"/>
        <w:gridCol w:w="12"/>
        <w:gridCol w:w="769"/>
      </w:tblGrid>
      <w:tr w:rsidR="00504F1A" w:rsidRPr="001442B2" w:rsidTr="00306819">
        <w:trPr>
          <w:gridBefore w:val="2"/>
          <w:wBefore w:w="114" w:type="dxa"/>
        </w:trPr>
        <w:tc>
          <w:tcPr>
            <w:tcW w:w="7663" w:type="dxa"/>
            <w:gridSpan w:val="43"/>
            <w:tcBorders>
              <w:top w:val="nil"/>
              <w:left w:val="nil"/>
              <w:bottom w:val="nil"/>
              <w:right w:val="nil"/>
            </w:tcBorders>
          </w:tcPr>
          <w:p w:rsidR="00504F1A" w:rsidRPr="001442B2" w:rsidRDefault="00504F1A" w:rsidP="007B64E8">
            <w:pPr>
              <w:pStyle w:val="afc"/>
              <w:widowControl w:val="0"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2B2"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t>а</w:t>
            </w: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дам</w:t>
            </w:r>
          </w:p>
        </w:tc>
        <w:tc>
          <w:tcPr>
            <w:tcW w:w="7499" w:type="dxa"/>
            <w:gridSpan w:val="42"/>
            <w:tcBorders>
              <w:top w:val="nil"/>
              <w:left w:val="nil"/>
              <w:bottom w:val="nil"/>
              <w:right w:val="nil"/>
            </w:tcBorders>
          </w:tcPr>
          <w:p w:rsidR="00504F1A" w:rsidRPr="001442B2" w:rsidRDefault="00504F1A" w:rsidP="008035C1">
            <w:pPr>
              <w:pStyle w:val="afc"/>
              <w:widowControl w:val="0"/>
              <w:spacing w:before="60" w:after="60"/>
              <w:ind w:right="-113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человек</w:t>
            </w:r>
          </w:p>
        </w:tc>
      </w:tr>
      <w:tr w:rsidR="00504F1A" w:rsidRPr="0075398B" w:rsidTr="003068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14" w:type="dxa"/>
          <w:trHeight w:val="188"/>
        </w:trPr>
        <w:tc>
          <w:tcPr>
            <w:tcW w:w="1524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75398B" w:rsidRDefault="00504F1A" w:rsidP="007B64E8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0" w:type="dxa"/>
            <w:gridSpan w:val="1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75398B" w:rsidRDefault="00504F1A" w:rsidP="007B64E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Барлығы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Всего</w:t>
            </w:r>
          </w:p>
        </w:tc>
        <w:tc>
          <w:tcPr>
            <w:tcW w:w="2265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75398B" w:rsidRDefault="00504F1A" w:rsidP="007B64E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Сыртқы көші-қон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453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Default="00504F1A" w:rsidP="007B64E8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504F1A" w:rsidRPr="00AA2158" w:rsidRDefault="00504F1A" w:rsidP="007B64E8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56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4F1A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504F1A" w:rsidRPr="00AA2158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</w:tr>
      <w:tr w:rsidR="00504F1A" w:rsidRPr="0075398B" w:rsidTr="003068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14" w:type="dxa"/>
          <w:trHeight w:val="378"/>
        </w:trPr>
        <w:tc>
          <w:tcPr>
            <w:tcW w:w="1524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F1A" w:rsidRPr="0075398B" w:rsidRDefault="00504F1A" w:rsidP="007B64E8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0" w:type="dxa"/>
            <w:gridSpan w:val="1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1A" w:rsidRPr="0075398B" w:rsidRDefault="00504F1A" w:rsidP="007B64E8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65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1A" w:rsidRPr="0075398B" w:rsidRDefault="00504F1A" w:rsidP="007B64E8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F1A" w:rsidRDefault="00504F1A" w:rsidP="007B64E8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504F1A" w:rsidRPr="003358B4" w:rsidRDefault="00504F1A" w:rsidP="007B64E8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265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F1A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504F1A" w:rsidRPr="00770A25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266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504F1A" w:rsidRPr="00AA2158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2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4F1A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504F1A" w:rsidRPr="00AA2158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</w:tr>
      <w:tr w:rsidR="00DB53D4" w:rsidRPr="0075398B" w:rsidTr="003068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14" w:type="dxa"/>
          <w:trHeight w:val="770"/>
        </w:trPr>
        <w:tc>
          <w:tcPr>
            <w:tcW w:w="1524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F1A" w:rsidRPr="0075398B" w:rsidRDefault="00504F1A" w:rsidP="007B64E8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5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04F1A" w:rsidRPr="00AA2158" w:rsidRDefault="00504F1A" w:rsidP="007B64E8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</w:tr>
      <w:tr w:rsidR="00B82F4E" w:rsidRPr="0075398B" w:rsidTr="003068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05" w:type="dxa"/>
          <w:trHeight w:val="63"/>
        </w:trPr>
        <w:tc>
          <w:tcPr>
            <w:tcW w:w="15171" w:type="dxa"/>
            <w:gridSpan w:val="8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82F4E" w:rsidRPr="00604EAD" w:rsidRDefault="00B82F4E" w:rsidP="007B64E8">
            <w:pPr>
              <w:pStyle w:val="afc"/>
              <w:tabs>
                <w:tab w:val="left" w:pos="12900"/>
              </w:tabs>
              <w:rPr>
                <w:rFonts w:ascii="Calibri" w:hAnsi="Calibri"/>
                <w:bCs/>
                <w:sz w:val="16"/>
                <w:szCs w:val="16"/>
                <w:lang w:val="ru-RU" w:eastAsia="ru-RU"/>
              </w:rPr>
            </w:pPr>
            <w:r w:rsidRPr="00F55803">
              <w:rPr>
                <w:rFonts w:ascii="Calibri" w:hAnsi="Calibri"/>
                <w:sz w:val="16"/>
                <w:szCs w:val="18"/>
                <w:lang w:val="kk-KZ" w:eastAsia="ru-RU"/>
              </w:rPr>
              <w:t>Барлығы</w:t>
            </w:r>
            <w:r w:rsidRPr="00F55803">
              <w:rPr>
                <w:rFonts w:ascii="Calibri" w:hAnsi="Calibri"/>
                <w:sz w:val="16"/>
                <w:szCs w:val="18"/>
                <w:lang w:val="kk-KZ" w:eastAsia="ru-RU"/>
              </w:rPr>
              <w:br/>
              <w:t>Всего</w:t>
            </w:r>
          </w:p>
        </w:tc>
      </w:tr>
      <w:tr w:rsidR="00F772FE" w:rsidRPr="0075398B" w:rsidTr="003068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14" w:type="dxa"/>
          <w:trHeight w:val="283"/>
        </w:trPr>
        <w:tc>
          <w:tcPr>
            <w:tcW w:w="1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3D3DB5" w:rsidRDefault="00F772FE" w:rsidP="003D3DB5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7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-4 697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20 703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25 400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-3 210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680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3 890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-2 952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598</w:t>
            </w:r>
          </w:p>
        </w:tc>
        <w:tc>
          <w:tcPr>
            <w:tcW w:w="7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3 550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-258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82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340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-1 487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6 227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7 714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13 796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13 796</w:t>
            </w:r>
          </w:p>
        </w:tc>
      </w:tr>
      <w:tr w:rsidR="00F772FE" w:rsidRPr="0075398B" w:rsidTr="003068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14" w:type="dxa"/>
          <w:trHeight w:val="283"/>
        </w:trPr>
        <w:tc>
          <w:tcPr>
            <w:tcW w:w="1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5908AB" w:rsidRDefault="00F772FE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7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247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6 771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6 524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-1 703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426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2 129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-1 662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386</w:t>
            </w:r>
          </w:p>
        </w:tc>
        <w:tc>
          <w:tcPr>
            <w:tcW w:w="7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2 048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-41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40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81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-627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1 648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2 275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2 577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4 697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2 120</w:t>
            </w:r>
          </w:p>
        </w:tc>
      </w:tr>
      <w:tr w:rsidR="00F772FE" w:rsidRPr="0075398B" w:rsidTr="003068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14" w:type="dxa"/>
          <w:trHeight w:val="283"/>
        </w:trPr>
        <w:tc>
          <w:tcPr>
            <w:tcW w:w="1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604EAD" w:rsidRDefault="00F772FE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7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-342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1 606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1 948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-116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37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153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-106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32</w:t>
            </w:r>
          </w:p>
        </w:tc>
        <w:tc>
          <w:tcPr>
            <w:tcW w:w="7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138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-10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5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15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-149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869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1 018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-77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700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777</w:t>
            </w:r>
          </w:p>
        </w:tc>
      </w:tr>
      <w:tr w:rsidR="00F772FE" w:rsidRPr="0075398B" w:rsidTr="003068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14" w:type="dxa"/>
          <w:trHeight w:val="283"/>
        </w:trPr>
        <w:tc>
          <w:tcPr>
            <w:tcW w:w="1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5908AB" w:rsidRDefault="00F772FE" w:rsidP="007B64E8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7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-224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686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910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-18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7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25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-16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7</w:t>
            </w:r>
          </w:p>
        </w:tc>
        <w:tc>
          <w:tcPr>
            <w:tcW w:w="7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23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-2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-159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409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568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-47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270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317</w:t>
            </w:r>
          </w:p>
        </w:tc>
      </w:tr>
      <w:tr w:rsidR="00F772FE" w:rsidRPr="0075398B" w:rsidTr="003068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14" w:type="dxa"/>
          <w:trHeight w:val="283"/>
        </w:trPr>
        <w:tc>
          <w:tcPr>
            <w:tcW w:w="1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5908AB" w:rsidRDefault="00F772FE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7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-430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1 251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1 681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-194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21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215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-196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19</w:t>
            </w:r>
          </w:p>
        </w:tc>
        <w:tc>
          <w:tcPr>
            <w:tcW w:w="7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215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103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353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250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-339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877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1 216</w:t>
            </w:r>
          </w:p>
        </w:tc>
      </w:tr>
      <w:tr w:rsidR="00F772FE" w:rsidRPr="0075398B" w:rsidTr="003068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14" w:type="dxa"/>
          <w:trHeight w:val="283"/>
        </w:trPr>
        <w:tc>
          <w:tcPr>
            <w:tcW w:w="1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5908AB" w:rsidRDefault="00F772FE" w:rsidP="007B64E8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7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-832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969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1 801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-89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17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106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-88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17</w:t>
            </w:r>
          </w:p>
        </w:tc>
        <w:tc>
          <w:tcPr>
            <w:tcW w:w="7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105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-174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181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355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-569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771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1 340</w:t>
            </w:r>
          </w:p>
        </w:tc>
      </w:tr>
      <w:tr w:rsidR="00F772FE" w:rsidRPr="0075398B" w:rsidTr="003068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14" w:type="dxa"/>
          <w:trHeight w:val="283"/>
        </w:trPr>
        <w:tc>
          <w:tcPr>
            <w:tcW w:w="1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5908AB" w:rsidRDefault="00F772FE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7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-419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938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1 357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-83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6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89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-73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6</w:t>
            </w:r>
          </w:p>
        </w:tc>
        <w:tc>
          <w:tcPr>
            <w:tcW w:w="7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79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-10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10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10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280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270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-346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652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998</w:t>
            </w:r>
          </w:p>
        </w:tc>
      </w:tr>
      <w:tr w:rsidR="00F772FE" w:rsidRPr="0075398B" w:rsidTr="003068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14" w:type="dxa"/>
          <w:trHeight w:val="283"/>
        </w:trPr>
        <w:tc>
          <w:tcPr>
            <w:tcW w:w="1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5908AB" w:rsidRDefault="00F772FE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7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-172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2 122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2 294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-191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46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237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-171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45</w:t>
            </w:r>
          </w:p>
        </w:tc>
        <w:tc>
          <w:tcPr>
            <w:tcW w:w="7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216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-20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21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10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332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322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9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1 744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1 735</w:t>
            </w:r>
          </w:p>
        </w:tc>
      </w:tr>
      <w:tr w:rsidR="00F772FE" w:rsidRPr="0075398B" w:rsidTr="003068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14" w:type="dxa"/>
          <w:trHeight w:val="283"/>
        </w:trPr>
        <w:tc>
          <w:tcPr>
            <w:tcW w:w="1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5908AB" w:rsidRDefault="00F772FE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7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-347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692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1 039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-66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15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81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-60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15</w:t>
            </w:r>
          </w:p>
        </w:tc>
        <w:tc>
          <w:tcPr>
            <w:tcW w:w="7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75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-6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6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34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176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142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-315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501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816</w:t>
            </w:r>
          </w:p>
        </w:tc>
      </w:tr>
      <w:tr w:rsidR="00F772FE" w:rsidRPr="0075398B" w:rsidTr="003068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14" w:type="dxa"/>
          <w:trHeight w:val="283"/>
        </w:trPr>
        <w:tc>
          <w:tcPr>
            <w:tcW w:w="1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5908AB" w:rsidRDefault="00F772FE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7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-308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1 110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1 418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-44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8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52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-44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8</w:t>
            </w:r>
          </w:p>
        </w:tc>
        <w:tc>
          <w:tcPr>
            <w:tcW w:w="7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52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-9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193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202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-255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909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1 164</w:t>
            </w:r>
          </w:p>
        </w:tc>
      </w:tr>
      <w:tr w:rsidR="00F772FE" w:rsidRPr="0075398B" w:rsidTr="003068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14" w:type="dxa"/>
          <w:trHeight w:val="283"/>
        </w:trPr>
        <w:tc>
          <w:tcPr>
            <w:tcW w:w="1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5908AB" w:rsidRDefault="00F772FE" w:rsidP="007B64E8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7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-287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706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993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-100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11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111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-96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6</w:t>
            </w:r>
          </w:p>
        </w:tc>
        <w:tc>
          <w:tcPr>
            <w:tcW w:w="7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102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-4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5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9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80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213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133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-267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482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749</w:t>
            </w:r>
          </w:p>
        </w:tc>
      </w:tr>
      <w:tr w:rsidR="00F772FE" w:rsidRPr="0075398B" w:rsidTr="003068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14" w:type="dxa"/>
          <w:trHeight w:val="283"/>
        </w:trPr>
        <w:tc>
          <w:tcPr>
            <w:tcW w:w="1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5908AB" w:rsidRDefault="00F772FE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7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-679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1 455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2 134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-383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41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424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-226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22</w:t>
            </w:r>
          </w:p>
        </w:tc>
        <w:tc>
          <w:tcPr>
            <w:tcW w:w="7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248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-157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19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176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-198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559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757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-98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855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953</w:t>
            </w:r>
          </w:p>
        </w:tc>
      </w:tr>
      <w:tr w:rsidR="00F772FE" w:rsidRPr="0075398B" w:rsidTr="003068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14" w:type="dxa"/>
          <w:trHeight w:val="283"/>
        </w:trPr>
        <w:tc>
          <w:tcPr>
            <w:tcW w:w="15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5908AB" w:rsidRDefault="00F772FE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7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-283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420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703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-54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7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61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-54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7</w:t>
            </w:r>
          </w:p>
        </w:tc>
        <w:tc>
          <w:tcPr>
            <w:tcW w:w="7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61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-13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113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126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-216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300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516</w:t>
            </w:r>
          </w:p>
        </w:tc>
      </w:tr>
      <w:tr w:rsidR="00F772FE" w:rsidRPr="0075398B" w:rsidTr="003068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14" w:type="dxa"/>
          <w:trHeight w:val="283"/>
        </w:trPr>
        <w:tc>
          <w:tcPr>
            <w:tcW w:w="152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72FE" w:rsidRPr="005908AB" w:rsidRDefault="00F772FE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75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-250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612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862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9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7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-6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5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7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8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8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-218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397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615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-34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206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240</w:t>
            </w:r>
          </w:p>
        </w:tc>
      </w:tr>
      <w:tr w:rsidR="00F772FE" w:rsidRPr="0075398B" w:rsidTr="003068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14" w:type="dxa"/>
          <w:trHeight w:val="283"/>
        </w:trPr>
        <w:tc>
          <w:tcPr>
            <w:tcW w:w="15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72FE" w:rsidRPr="005908AB" w:rsidRDefault="00F772FE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75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-371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1 365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1 736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-171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29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200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-154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27</w:t>
            </w:r>
          </w:p>
        </w:tc>
        <w:tc>
          <w:tcPr>
            <w:tcW w:w="7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181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-17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19</w:t>
            </w:r>
          </w:p>
        </w:tc>
        <w:tc>
          <w:tcPr>
            <w:tcW w:w="7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-177</w:t>
            </w:r>
          </w:p>
        </w:tc>
        <w:tc>
          <w:tcPr>
            <w:tcW w:w="7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504</w:t>
            </w:r>
          </w:p>
        </w:tc>
        <w:tc>
          <w:tcPr>
            <w:tcW w:w="7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681</w:t>
            </w:r>
          </w:p>
        </w:tc>
        <w:tc>
          <w:tcPr>
            <w:tcW w:w="75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-23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832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72FE" w:rsidRPr="00F772FE" w:rsidRDefault="00F772FE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F772FE">
              <w:rPr>
                <w:rFonts w:asciiTheme="minorHAnsi" w:hAnsiTheme="minorHAnsi" w:cs="Arial CYR"/>
                <w:sz w:val="16"/>
                <w:szCs w:val="16"/>
              </w:rPr>
              <w:t>855</w:t>
            </w:r>
          </w:p>
        </w:tc>
      </w:tr>
      <w:tr w:rsidR="008743C4" w:rsidRPr="001442B2" w:rsidTr="00306819">
        <w:trPr>
          <w:gridBefore w:val="1"/>
          <w:wBefore w:w="105" w:type="dxa"/>
        </w:trPr>
        <w:tc>
          <w:tcPr>
            <w:tcW w:w="7735" w:type="dxa"/>
            <w:gridSpan w:val="45"/>
            <w:tcBorders>
              <w:top w:val="nil"/>
              <w:left w:val="nil"/>
              <w:bottom w:val="nil"/>
              <w:right w:val="nil"/>
            </w:tcBorders>
          </w:tcPr>
          <w:p w:rsidR="008743C4" w:rsidRPr="001442B2" w:rsidRDefault="008743C4" w:rsidP="008743C4">
            <w:pPr>
              <w:pStyle w:val="afc"/>
              <w:pageBreakBefore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436" w:type="dxa"/>
            <w:gridSpan w:val="41"/>
            <w:tcBorders>
              <w:top w:val="nil"/>
              <w:left w:val="nil"/>
              <w:bottom w:val="nil"/>
              <w:right w:val="nil"/>
            </w:tcBorders>
          </w:tcPr>
          <w:p w:rsidR="008743C4" w:rsidRPr="001442B2" w:rsidRDefault="008743C4" w:rsidP="008743C4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504F1A" w:rsidRPr="0075398B" w:rsidTr="003068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14" w:type="dxa"/>
          <w:trHeight w:val="188"/>
        </w:trPr>
        <w:tc>
          <w:tcPr>
            <w:tcW w:w="1427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75398B" w:rsidRDefault="00504F1A" w:rsidP="007B64E8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55" w:type="dxa"/>
            <w:gridSpan w:val="1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75398B" w:rsidRDefault="00504F1A" w:rsidP="007B64E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Барлығы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Всего</w:t>
            </w:r>
          </w:p>
        </w:tc>
        <w:tc>
          <w:tcPr>
            <w:tcW w:w="2259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75398B" w:rsidRDefault="00504F1A" w:rsidP="007B64E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Сыртқы көші-қон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4609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Default="00504F1A" w:rsidP="007B64E8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504F1A" w:rsidRPr="00AA2158" w:rsidRDefault="00504F1A" w:rsidP="007B64E8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61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4F1A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504F1A" w:rsidRPr="00AA2158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</w:tr>
      <w:tr w:rsidR="00504F1A" w:rsidRPr="0075398B" w:rsidTr="003068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14" w:type="dxa"/>
          <w:trHeight w:val="378"/>
        </w:trPr>
        <w:tc>
          <w:tcPr>
            <w:tcW w:w="1427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F1A" w:rsidRPr="0075398B" w:rsidRDefault="00504F1A" w:rsidP="007B64E8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55" w:type="dxa"/>
            <w:gridSpan w:val="1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1A" w:rsidRPr="0075398B" w:rsidRDefault="00504F1A" w:rsidP="007B64E8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59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1A" w:rsidRPr="0075398B" w:rsidRDefault="00504F1A" w:rsidP="007B64E8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F1A" w:rsidRDefault="00504F1A" w:rsidP="007B64E8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504F1A" w:rsidRPr="003358B4" w:rsidRDefault="00504F1A" w:rsidP="007B64E8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305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F1A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504F1A" w:rsidRPr="00770A25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305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504F1A" w:rsidRPr="00AA2158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3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4F1A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504F1A" w:rsidRPr="00AA2158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</w:tr>
      <w:tr w:rsidR="00391422" w:rsidRPr="0075398B" w:rsidTr="003068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14" w:type="dxa"/>
          <w:trHeight w:val="770"/>
        </w:trPr>
        <w:tc>
          <w:tcPr>
            <w:tcW w:w="1427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F1A" w:rsidRPr="0075398B" w:rsidRDefault="00504F1A" w:rsidP="007B64E8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04F1A" w:rsidRPr="00AA2158" w:rsidRDefault="00504F1A" w:rsidP="007B64E8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</w:tr>
      <w:tr w:rsidR="00573F37" w:rsidRPr="0075398B" w:rsidTr="00DB53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15276" w:type="dxa"/>
            <w:gridSpan w:val="8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3F37" w:rsidRPr="00F631B1" w:rsidRDefault="00573F37" w:rsidP="007B64E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F55803">
              <w:rPr>
                <w:rFonts w:ascii="Calibri" w:hAnsi="Calibri"/>
                <w:b/>
                <w:sz w:val="16"/>
                <w:szCs w:val="18"/>
                <w:lang w:val="kk-KZ"/>
              </w:rPr>
              <w:t>Қалалық жерлер</w:t>
            </w:r>
            <w:r w:rsidRPr="00F55803">
              <w:rPr>
                <w:rFonts w:ascii="Calibri" w:hAnsi="Calibri"/>
                <w:b/>
                <w:sz w:val="16"/>
                <w:szCs w:val="18"/>
                <w:lang w:val="kk-KZ"/>
              </w:rPr>
              <w:br/>
              <w:t>Городская местность</w:t>
            </w:r>
          </w:p>
        </w:tc>
      </w:tr>
      <w:tr w:rsidR="00F772FE" w:rsidRPr="00461F8C" w:rsidTr="00CC659F">
        <w:tblPrEx>
          <w:tblLook w:val="0000"/>
        </w:tblPrEx>
        <w:trPr>
          <w:gridBefore w:val="2"/>
          <w:wBefore w:w="114" w:type="dxa"/>
          <w:trHeight w:val="283"/>
        </w:trPr>
        <w:tc>
          <w:tcPr>
            <w:tcW w:w="156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Pr="003D3DB5" w:rsidRDefault="00F772FE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7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294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8 744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8 450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-1 966</w:t>
            </w:r>
          </w:p>
        </w:tc>
        <w:tc>
          <w:tcPr>
            <w:tcW w:w="7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464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2 430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-1 891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421</w:t>
            </w:r>
          </w:p>
        </w:tc>
        <w:tc>
          <w:tcPr>
            <w:tcW w:w="75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2 312</w:t>
            </w:r>
          </w:p>
        </w:tc>
        <w:tc>
          <w:tcPr>
            <w:tcW w:w="7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-75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43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118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-644</w:t>
            </w:r>
          </w:p>
        </w:tc>
        <w:tc>
          <w:tcPr>
            <w:tcW w:w="7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2 080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2 724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2 904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6 200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3 296</w:t>
            </w:r>
          </w:p>
        </w:tc>
      </w:tr>
      <w:tr w:rsidR="00F772FE" w:rsidRPr="00461F8C" w:rsidTr="00CC659F">
        <w:tblPrEx>
          <w:tblLook w:val="0000"/>
        </w:tblPrEx>
        <w:trPr>
          <w:gridBefore w:val="2"/>
          <w:wBefore w:w="114" w:type="dxa"/>
          <w:trHeight w:val="283"/>
        </w:trPr>
        <w:tc>
          <w:tcPr>
            <w:tcW w:w="156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Pr="00461F8C" w:rsidRDefault="00F772FE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461F8C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</w:t>
            </w:r>
          </w:p>
        </w:tc>
        <w:tc>
          <w:tcPr>
            <w:tcW w:w="7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247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6 771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6 524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-1 703</w:t>
            </w:r>
          </w:p>
        </w:tc>
        <w:tc>
          <w:tcPr>
            <w:tcW w:w="7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426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2 129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-1 662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386</w:t>
            </w:r>
          </w:p>
        </w:tc>
        <w:tc>
          <w:tcPr>
            <w:tcW w:w="75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2 048</w:t>
            </w:r>
          </w:p>
        </w:tc>
        <w:tc>
          <w:tcPr>
            <w:tcW w:w="7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-41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81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-627</w:t>
            </w:r>
          </w:p>
        </w:tc>
        <w:tc>
          <w:tcPr>
            <w:tcW w:w="7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1 648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2 275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2 577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4 697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2 120</w:t>
            </w:r>
          </w:p>
        </w:tc>
      </w:tr>
      <w:tr w:rsidR="00F772FE" w:rsidRPr="00461F8C" w:rsidTr="00CC659F">
        <w:tblPrEx>
          <w:tblLook w:val="0000"/>
        </w:tblPrEx>
        <w:trPr>
          <w:gridBefore w:val="2"/>
          <w:wBefore w:w="114" w:type="dxa"/>
          <w:trHeight w:val="283"/>
        </w:trPr>
        <w:tc>
          <w:tcPr>
            <w:tcW w:w="156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Pr="00461F8C" w:rsidRDefault="00F772FE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461F8C">
              <w:rPr>
                <w:rFonts w:ascii="Calibri" w:hAnsi="Calibri"/>
                <w:sz w:val="16"/>
                <w:szCs w:val="16"/>
                <w:lang w:val="kk-KZ" w:eastAsia="ru-RU"/>
              </w:rPr>
              <w:t>Булаев қ.</w:t>
            </w:r>
          </w:p>
        </w:tc>
        <w:tc>
          <w:tcPr>
            <w:tcW w:w="7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38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499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461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-94</w:t>
            </w:r>
          </w:p>
        </w:tc>
        <w:tc>
          <w:tcPr>
            <w:tcW w:w="7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103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-94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5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103</w:t>
            </w:r>
          </w:p>
        </w:tc>
        <w:tc>
          <w:tcPr>
            <w:tcW w:w="7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56</w:t>
            </w:r>
          </w:p>
        </w:tc>
        <w:tc>
          <w:tcPr>
            <w:tcW w:w="7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145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89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76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269</w:t>
            </w:r>
          </w:p>
        </w:tc>
      </w:tr>
      <w:tr w:rsidR="00F772FE" w:rsidRPr="00461F8C" w:rsidTr="00CC659F">
        <w:tblPrEx>
          <w:tblLook w:val="0000"/>
        </w:tblPrEx>
        <w:trPr>
          <w:gridBefore w:val="2"/>
          <w:wBefore w:w="114" w:type="dxa"/>
          <w:trHeight w:val="283"/>
        </w:trPr>
        <w:tc>
          <w:tcPr>
            <w:tcW w:w="156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Pr="00461F8C" w:rsidRDefault="00F772FE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461F8C">
              <w:rPr>
                <w:rFonts w:ascii="Calibri" w:hAnsi="Calibri"/>
                <w:sz w:val="16"/>
                <w:szCs w:val="16"/>
                <w:lang w:val="kk-KZ" w:eastAsia="ru-RU"/>
              </w:rPr>
              <w:t>Мамлют қ.</w:t>
            </w:r>
          </w:p>
        </w:tc>
        <w:tc>
          <w:tcPr>
            <w:tcW w:w="7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38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499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461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-94</w:t>
            </w:r>
          </w:p>
        </w:tc>
        <w:tc>
          <w:tcPr>
            <w:tcW w:w="7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103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-94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5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103</w:t>
            </w:r>
          </w:p>
        </w:tc>
        <w:tc>
          <w:tcPr>
            <w:tcW w:w="7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56</w:t>
            </w:r>
          </w:p>
        </w:tc>
        <w:tc>
          <w:tcPr>
            <w:tcW w:w="7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145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89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76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269</w:t>
            </w:r>
          </w:p>
        </w:tc>
      </w:tr>
      <w:tr w:rsidR="00F772FE" w:rsidRPr="00461F8C" w:rsidTr="00CC659F">
        <w:tblPrEx>
          <w:tblLook w:val="0000"/>
        </w:tblPrEx>
        <w:trPr>
          <w:gridBefore w:val="2"/>
          <w:wBefore w:w="114" w:type="dxa"/>
          <w:trHeight w:val="283"/>
        </w:trPr>
        <w:tc>
          <w:tcPr>
            <w:tcW w:w="156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Pr="00461F8C" w:rsidRDefault="00F772FE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461F8C">
              <w:rPr>
                <w:rFonts w:ascii="Calibri" w:hAnsi="Calibri"/>
                <w:sz w:val="16"/>
                <w:szCs w:val="16"/>
                <w:lang w:val="kk-KZ" w:eastAsia="ru-RU"/>
              </w:rPr>
              <w:t>Сергеев қ.</w:t>
            </w:r>
          </w:p>
        </w:tc>
        <w:tc>
          <w:tcPr>
            <w:tcW w:w="7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-79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286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365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-32</w:t>
            </w:r>
          </w:p>
        </w:tc>
        <w:tc>
          <w:tcPr>
            <w:tcW w:w="7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-26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5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</w:t>
            </w:r>
          </w:p>
        </w:tc>
        <w:tc>
          <w:tcPr>
            <w:tcW w:w="7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-20</w:t>
            </w:r>
          </w:p>
        </w:tc>
        <w:tc>
          <w:tcPr>
            <w:tcW w:w="7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52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-27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244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271</w:t>
            </w:r>
          </w:p>
        </w:tc>
      </w:tr>
      <w:tr w:rsidR="00F772FE" w:rsidRPr="00461F8C" w:rsidTr="00CC659F">
        <w:tblPrEx>
          <w:tblLook w:val="0000"/>
        </w:tblPrEx>
        <w:trPr>
          <w:gridBefore w:val="2"/>
          <w:wBefore w:w="114" w:type="dxa"/>
          <w:trHeight w:val="283"/>
        </w:trPr>
        <w:tc>
          <w:tcPr>
            <w:tcW w:w="15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2FE" w:rsidRPr="00461F8C" w:rsidRDefault="00F772FE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461F8C">
              <w:rPr>
                <w:rFonts w:ascii="Calibri" w:hAnsi="Calibri"/>
                <w:sz w:val="16"/>
                <w:szCs w:val="16"/>
                <w:lang w:val="kk-KZ" w:eastAsia="ru-RU"/>
              </w:rPr>
              <w:t>Тайынша қ.</w:t>
            </w:r>
          </w:p>
        </w:tc>
        <w:tc>
          <w:tcPr>
            <w:tcW w:w="7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54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640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586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-28</w:t>
            </w:r>
          </w:p>
        </w:tc>
        <w:tc>
          <w:tcPr>
            <w:tcW w:w="7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31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-28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31</w:t>
            </w:r>
          </w:p>
        </w:tc>
        <w:tc>
          <w:tcPr>
            <w:tcW w:w="7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</w:t>
            </w:r>
          </w:p>
        </w:tc>
        <w:tc>
          <w:tcPr>
            <w:tcW w:w="7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78</w:t>
            </w:r>
          </w:p>
        </w:tc>
        <w:tc>
          <w:tcPr>
            <w:tcW w:w="7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88</w:t>
            </w:r>
          </w:p>
        </w:tc>
        <w:tc>
          <w:tcPr>
            <w:tcW w:w="7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92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559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72FE" w:rsidRDefault="00F772F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467</w:t>
            </w:r>
          </w:p>
        </w:tc>
      </w:tr>
      <w:tr w:rsidR="008035C1" w:rsidRPr="001442B2" w:rsidTr="00306819">
        <w:trPr>
          <w:gridBefore w:val="2"/>
          <w:wBefore w:w="114" w:type="dxa"/>
        </w:trPr>
        <w:tc>
          <w:tcPr>
            <w:tcW w:w="7742" w:type="dxa"/>
            <w:gridSpan w:val="45"/>
            <w:tcBorders>
              <w:top w:val="nil"/>
              <w:left w:val="nil"/>
              <w:bottom w:val="nil"/>
              <w:right w:val="nil"/>
            </w:tcBorders>
          </w:tcPr>
          <w:p w:rsidR="008035C1" w:rsidRPr="001442B2" w:rsidRDefault="008035C1" w:rsidP="008743C4">
            <w:pPr>
              <w:pStyle w:val="afc"/>
              <w:pageBreakBefore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420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8035C1" w:rsidRPr="001442B2" w:rsidRDefault="008035C1" w:rsidP="008743C4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504F1A" w:rsidRPr="0075398B" w:rsidTr="003914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3"/>
          <w:wBefore w:w="118" w:type="dxa"/>
          <w:trHeight w:val="188"/>
        </w:trPr>
        <w:tc>
          <w:tcPr>
            <w:tcW w:w="1556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75398B" w:rsidRDefault="00504F1A" w:rsidP="007B64E8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33" w:type="dxa"/>
            <w:gridSpan w:val="1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75398B" w:rsidRDefault="00504F1A" w:rsidP="007B64E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Барлығы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Всего</w:t>
            </w:r>
          </w:p>
        </w:tc>
        <w:tc>
          <w:tcPr>
            <w:tcW w:w="2336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75398B" w:rsidRDefault="00504F1A" w:rsidP="007B64E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Сыртқы көші-қон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464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Default="00504F1A" w:rsidP="007B64E8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504F1A" w:rsidRPr="00AA2158" w:rsidRDefault="00504F1A" w:rsidP="007B64E8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2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4F1A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504F1A" w:rsidRPr="00AA2158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</w:tr>
      <w:tr w:rsidR="00504F1A" w:rsidRPr="0075398B" w:rsidTr="003914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3"/>
          <w:wBefore w:w="118" w:type="dxa"/>
          <w:trHeight w:val="378"/>
        </w:trPr>
        <w:tc>
          <w:tcPr>
            <w:tcW w:w="1556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F1A" w:rsidRPr="0075398B" w:rsidRDefault="00504F1A" w:rsidP="007B64E8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33" w:type="dxa"/>
            <w:gridSpan w:val="1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1A" w:rsidRPr="0075398B" w:rsidRDefault="00504F1A" w:rsidP="007B64E8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36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1A" w:rsidRPr="0075398B" w:rsidRDefault="00504F1A" w:rsidP="007B64E8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2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F1A" w:rsidRDefault="00504F1A" w:rsidP="007B64E8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504F1A" w:rsidRPr="003358B4" w:rsidRDefault="00504F1A" w:rsidP="007B64E8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323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F1A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504F1A" w:rsidRPr="00770A25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318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504F1A" w:rsidRPr="00AA2158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19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4F1A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504F1A" w:rsidRPr="00AA2158" w:rsidRDefault="00504F1A" w:rsidP="007B64E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</w:tr>
      <w:tr w:rsidR="00504F1A" w:rsidRPr="0075398B" w:rsidTr="003914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0"/>
        </w:trPr>
        <w:tc>
          <w:tcPr>
            <w:tcW w:w="1450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F1A" w:rsidRPr="0075398B" w:rsidRDefault="00504F1A" w:rsidP="007B64E8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6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04F1A" w:rsidRPr="00AA2158" w:rsidRDefault="00504F1A" w:rsidP="007B64E8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504F1A" w:rsidRPr="00AA2158" w:rsidRDefault="00504F1A" w:rsidP="007B64E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</w:tr>
      <w:tr w:rsidR="00573F37" w:rsidRPr="0075398B" w:rsidTr="00306C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15276" w:type="dxa"/>
            <w:gridSpan w:val="8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3F37" w:rsidRPr="009A4079" w:rsidRDefault="00573F37" w:rsidP="007B64E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F55803">
              <w:rPr>
                <w:rFonts w:ascii="Calibri" w:hAnsi="Calibri"/>
                <w:b/>
                <w:sz w:val="16"/>
                <w:szCs w:val="18"/>
                <w:lang w:val="kk-KZ"/>
              </w:rPr>
              <w:t>Ауылдық жерлер</w:t>
            </w:r>
            <w:r w:rsidRPr="00F55803">
              <w:rPr>
                <w:rFonts w:ascii="Calibri" w:hAnsi="Calibri"/>
                <w:b/>
                <w:sz w:val="16"/>
                <w:szCs w:val="18"/>
                <w:lang w:val="kk-KZ"/>
              </w:rPr>
              <w:br/>
              <w:t>Сельская местность</w:t>
            </w:r>
          </w:p>
        </w:tc>
      </w:tr>
      <w:tr w:rsidR="00F96A22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Pr="003D3DB5" w:rsidRDefault="00F96A22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-4 991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11 959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16 950</w:t>
            </w:r>
          </w:p>
        </w:tc>
        <w:tc>
          <w:tcPr>
            <w:tcW w:w="7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-1 244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216</w:t>
            </w:r>
          </w:p>
        </w:tc>
        <w:tc>
          <w:tcPr>
            <w:tcW w:w="7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1 460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-1 061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177</w:t>
            </w:r>
          </w:p>
        </w:tc>
        <w:tc>
          <w:tcPr>
            <w:tcW w:w="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1 238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-183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222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-843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4 147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4 990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-2 904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7 596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10 500</w:t>
            </w:r>
          </w:p>
        </w:tc>
      </w:tr>
      <w:tr w:rsidR="00F96A22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Pr="005908AB" w:rsidRDefault="00F96A22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-342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1 606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1 948</w:t>
            </w:r>
          </w:p>
        </w:tc>
        <w:tc>
          <w:tcPr>
            <w:tcW w:w="7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-116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</w:t>
            </w:r>
          </w:p>
        </w:tc>
        <w:tc>
          <w:tcPr>
            <w:tcW w:w="7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153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-106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</w:t>
            </w:r>
          </w:p>
        </w:tc>
        <w:tc>
          <w:tcPr>
            <w:tcW w:w="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138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-149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869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1 018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-77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700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777</w:t>
            </w:r>
          </w:p>
        </w:tc>
      </w:tr>
      <w:tr w:rsidR="00F96A22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Pr="00604EAD" w:rsidRDefault="00F96A22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-224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686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910</w:t>
            </w:r>
          </w:p>
        </w:tc>
        <w:tc>
          <w:tcPr>
            <w:tcW w:w="7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-159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409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568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-47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270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317</w:t>
            </w:r>
          </w:p>
        </w:tc>
      </w:tr>
      <w:tr w:rsidR="00F96A22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Pr="005908AB" w:rsidRDefault="00F96A22" w:rsidP="007B64E8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-468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752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1 220</w:t>
            </w:r>
          </w:p>
        </w:tc>
        <w:tc>
          <w:tcPr>
            <w:tcW w:w="7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-100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112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-102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112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47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208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161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-415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532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947</w:t>
            </w:r>
          </w:p>
        </w:tc>
      </w:tr>
      <w:tr w:rsidR="00F96A22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Pr="005908AB" w:rsidRDefault="00F96A22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-832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969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1 801</w:t>
            </w:r>
          </w:p>
        </w:tc>
        <w:tc>
          <w:tcPr>
            <w:tcW w:w="7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-89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106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-88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105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-174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181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355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-569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771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1 340</w:t>
            </w:r>
          </w:p>
        </w:tc>
      </w:tr>
      <w:tr w:rsidR="00F96A22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Pr="005908AB" w:rsidRDefault="00F96A22" w:rsidP="007B64E8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-419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938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1 357</w:t>
            </w:r>
          </w:p>
        </w:tc>
        <w:tc>
          <w:tcPr>
            <w:tcW w:w="7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-83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89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-73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79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280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270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-346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652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998</w:t>
            </w:r>
          </w:p>
        </w:tc>
      </w:tr>
      <w:tr w:rsidR="00F96A22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Pr="005908AB" w:rsidRDefault="00F96A22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-172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2 122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2 294</w:t>
            </w:r>
          </w:p>
        </w:tc>
        <w:tc>
          <w:tcPr>
            <w:tcW w:w="7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-191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46</w:t>
            </w:r>
          </w:p>
        </w:tc>
        <w:tc>
          <w:tcPr>
            <w:tcW w:w="7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237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-171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45</w:t>
            </w:r>
          </w:p>
        </w:tc>
        <w:tc>
          <w:tcPr>
            <w:tcW w:w="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216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-20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332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322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1 744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1 735</w:t>
            </w:r>
          </w:p>
        </w:tc>
      </w:tr>
      <w:tr w:rsidR="00F96A22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Pr="005908AB" w:rsidRDefault="00F96A22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-268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406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674</w:t>
            </w:r>
          </w:p>
        </w:tc>
        <w:tc>
          <w:tcPr>
            <w:tcW w:w="7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-34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-34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54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144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90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-288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257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545</w:t>
            </w:r>
          </w:p>
        </w:tc>
      </w:tr>
      <w:tr w:rsidR="00F96A22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Pr="005908AB" w:rsidRDefault="00F96A22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-362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470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832</w:t>
            </w:r>
          </w:p>
        </w:tc>
        <w:tc>
          <w:tcPr>
            <w:tcW w:w="7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115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114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-347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350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697</w:t>
            </w:r>
          </w:p>
        </w:tc>
      </w:tr>
      <w:tr w:rsidR="00F96A22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Pr="005908AB" w:rsidRDefault="00F96A22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-287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706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993</w:t>
            </w:r>
          </w:p>
        </w:tc>
        <w:tc>
          <w:tcPr>
            <w:tcW w:w="7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-100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111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-96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102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80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213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133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-267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482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749</w:t>
            </w:r>
          </w:p>
        </w:tc>
      </w:tr>
      <w:tr w:rsidR="00F96A22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Pr="005908AB" w:rsidRDefault="00F96A22" w:rsidP="007B64E8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-713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907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1 620</w:t>
            </w:r>
          </w:p>
        </w:tc>
        <w:tc>
          <w:tcPr>
            <w:tcW w:w="7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-274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  <w:tc>
          <w:tcPr>
            <w:tcW w:w="7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299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-145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154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-129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145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-155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382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537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-284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500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784</w:t>
            </w:r>
          </w:p>
        </w:tc>
      </w:tr>
      <w:tr w:rsidR="00F96A22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Pr="005908AB" w:rsidRDefault="00F96A22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-283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420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703</w:t>
            </w:r>
          </w:p>
        </w:tc>
        <w:tc>
          <w:tcPr>
            <w:tcW w:w="7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-54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61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-54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61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113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126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-216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300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516</w:t>
            </w:r>
          </w:p>
        </w:tc>
      </w:tr>
      <w:tr w:rsidR="00F96A22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4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Pr="005908AB" w:rsidRDefault="00F96A22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-250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612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862</w:t>
            </w:r>
          </w:p>
        </w:tc>
        <w:tc>
          <w:tcPr>
            <w:tcW w:w="7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-218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397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615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-34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206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240</w:t>
            </w:r>
          </w:p>
        </w:tc>
      </w:tr>
      <w:tr w:rsidR="00F96A22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45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A22" w:rsidRPr="005908AB" w:rsidRDefault="00F96A22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-371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1 365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1 736</w:t>
            </w:r>
          </w:p>
        </w:tc>
        <w:tc>
          <w:tcPr>
            <w:tcW w:w="76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-171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29</w:t>
            </w:r>
          </w:p>
        </w:tc>
        <w:tc>
          <w:tcPr>
            <w:tcW w:w="79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200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-154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7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181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-17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-177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504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681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-23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832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855</w:t>
            </w:r>
          </w:p>
        </w:tc>
      </w:tr>
      <w:tr w:rsidR="00F96A22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4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6A22" w:rsidRPr="005908AB" w:rsidRDefault="00F96A22" w:rsidP="007B64E8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7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-4 991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11 959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16 950</w:t>
            </w:r>
          </w:p>
        </w:tc>
        <w:tc>
          <w:tcPr>
            <w:tcW w:w="76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-1 244</w:t>
            </w:r>
          </w:p>
        </w:tc>
        <w:tc>
          <w:tcPr>
            <w:tcW w:w="7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216</w:t>
            </w:r>
          </w:p>
        </w:tc>
        <w:tc>
          <w:tcPr>
            <w:tcW w:w="7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1 460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-1 061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177</w:t>
            </w:r>
          </w:p>
        </w:tc>
        <w:tc>
          <w:tcPr>
            <w:tcW w:w="76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1 238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-183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222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-843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4 147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4 990</w:t>
            </w:r>
          </w:p>
        </w:tc>
        <w:tc>
          <w:tcPr>
            <w:tcW w:w="76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-2 904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7 596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6A22" w:rsidRDefault="00F96A2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10 500</w:t>
            </w:r>
          </w:p>
        </w:tc>
      </w:tr>
    </w:tbl>
    <w:p w:rsidR="006F4FE6" w:rsidRPr="00814728" w:rsidRDefault="006F4FE6" w:rsidP="00814728">
      <w:pPr>
        <w:pStyle w:val="afc"/>
        <w:pageBreakBefore/>
        <w:numPr>
          <w:ilvl w:val="0"/>
          <w:numId w:val="15"/>
        </w:numPr>
        <w:tabs>
          <w:tab w:val="left" w:pos="426"/>
        </w:tabs>
        <w:spacing w:before="240" w:after="240"/>
        <w:ind w:left="0" w:firstLine="0"/>
        <w:rPr>
          <w:rFonts w:ascii="Calibri" w:hAnsi="Calibri"/>
          <w:caps/>
          <w:lang w:val="kk-KZ"/>
        </w:rPr>
      </w:pPr>
      <w:r w:rsidRPr="00A30709">
        <w:rPr>
          <w:rFonts w:ascii="Calibri" w:hAnsi="Calibri"/>
          <w:lang w:val="kk-KZ"/>
        </w:rPr>
        <w:lastRenderedPageBreak/>
        <w:t>Жекелеген ұлттар мен өңірлер бойынша халық көші-қоны</w:t>
      </w:r>
      <w:r w:rsidR="00814728">
        <w:rPr>
          <w:rFonts w:ascii="Calibri" w:hAnsi="Calibri"/>
          <w:caps/>
          <w:lang w:val="kk-KZ"/>
        </w:rPr>
        <w:br/>
      </w:r>
      <w:r w:rsidRPr="00814728">
        <w:rPr>
          <w:rFonts w:ascii="Calibri" w:hAnsi="Calibri"/>
        </w:rPr>
        <w:t>Миграция населения по отдельным национальностям и регионам</w:t>
      </w:r>
    </w:p>
    <w:tbl>
      <w:tblPr>
        <w:tblW w:w="152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"/>
        <w:gridCol w:w="6"/>
        <w:gridCol w:w="1527"/>
        <w:gridCol w:w="758"/>
        <w:gridCol w:w="759"/>
        <w:gridCol w:w="761"/>
        <w:gridCol w:w="9"/>
        <w:gridCol w:w="753"/>
        <w:gridCol w:w="761"/>
        <w:gridCol w:w="782"/>
        <w:gridCol w:w="11"/>
        <w:gridCol w:w="759"/>
        <w:gridCol w:w="720"/>
        <w:gridCol w:w="13"/>
        <w:gridCol w:w="28"/>
        <w:gridCol w:w="750"/>
        <w:gridCol w:w="11"/>
        <w:gridCol w:w="759"/>
        <w:gridCol w:w="760"/>
        <w:gridCol w:w="753"/>
        <w:gridCol w:w="8"/>
        <w:gridCol w:w="759"/>
        <w:gridCol w:w="760"/>
        <w:gridCol w:w="753"/>
        <w:gridCol w:w="8"/>
        <w:gridCol w:w="759"/>
        <w:gridCol w:w="760"/>
        <w:gridCol w:w="681"/>
        <w:gridCol w:w="71"/>
        <w:gridCol w:w="8"/>
      </w:tblGrid>
      <w:tr w:rsidR="00262BA5" w:rsidRPr="001442B2" w:rsidTr="00DA77CF">
        <w:trPr>
          <w:gridBefore w:val="2"/>
          <w:gridAfter w:val="2"/>
          <w:wBefore w:w="21" w:type="dxa"/>
          <w:wAfter w:w="79" w:type="dxa"/>
        </w:trPr>
        <w:tc>
          <w:tcPr>
            <w:tcW w:w="76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62BA5" w:rsidRPr="001442B2" w:rsidRDefault="00262BA5" w:rsidP="001442B2">
            <w:pPr>
              <w:pStyle w:val="afc"/>
              <w:widowControl w:val="0"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2B2"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t>а</w:t>
            </w: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дам</w:t>
            </w:r>
          </w:p>
        </w:tc>
        <w:tc>
          <w:tcPr>
            <w:tcW w:w="756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62BA5" w:rsidRPr="001442B2" w:rsidRDefault="00262BA5" w:rsidP="001442B2">
            <w:pPr>
              <w:pStyle w:val="afc"/>
              <w:widowControl w:val="0"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человек</w:t>
            </w:r>
          </w:p>
        </w:tc>
      </w:tr>
      <w:tr w:rsidR="006F4FE6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188"/>
        </w:trPr>
        <w:tc>
          <w:tcPr>
            <w:tcW w:w="153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FE6" w:rsidRPr="00814728" w:rsidRDefault="006F4FE6" w:rsidP="006F4FE6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2287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FE6" w:rsidRPr="00814728" w:rsidRDefault="006F4FE6" w:rsidP="006F4FE6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814728">
              <w:rPr>
                <w:rFonts w:ascii="Calibri" w:hAnsi="Calibri"/>
                <w:sz w:val="16"/>
                <w:szCs w:val="16"/>
                <w:lang w:val="kk-KZ"/>
              </w:rPr>
              <w:t>Барлығы</w:t>
            </w:r>
            <w:r w:rsidRPr="00814728">
              <w:rPr>
                <w:rFonts w:ascii="Calibri" w:hAnsi="Calibri"/>
                <w:sz w:val="16"/>
                <w:szCs w:val="16"/>
                <w:lang w:val="kk-KZ"/>
              </w:rPr>
              <w:br/>
              <w:t>Всего</w:t>
            </w:r>
          </w:p>
        </w:tc>
        <w:tc>
          <w:tcPr>
            <w:tcW w:w="22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FE6" w:rsidRPr="00814728" w:rsidRDefault="006F4FE6" w:rsidP="006F4FE6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814728">
              <w:rPr>
                <w:rFonts w:ascii="Calibri" w:hAnsi="Calibri"/>
                <w:sz w:val="16"/>
                <w:szCs w:val="16"/>
                <w:lang w:val="kk-KZ"/>
              </w:rPr>
              <w:t>Сыртқы көші-қон</w:t>
            </w:r>
            <w:r w:rsidRPr="00814728">
              <w:rPr>
                <w:rFonts w:ascii="Calibri" w:hAnsi="Calibri"/>
                <w:sz w:val="16"/>
                <w:szCs w:val="16"/>
                <w:lang w:val="kk-KZ"/>
              </w:rPr>
              <w:br/>
              <w:t>Внешняя миграция</w:t>
            </w:r>
          </w:p>
        </w:tc>
        <w:tc>
          <w:tcPr>
            <w:tcW w:w="4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FE6" w:rsidRPr="00814728" w:rsidRDefault="006F4FE6" w:rsidP="006F4FE6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814728">
              <w:rPr>
                <w:rFonts w:ascii="Calibri" w:hAnsi="Calibri"/>
                <w:sz w:val="16"/>
                <w:szCs w:val="16"/>
                <w:lang w:val="kk-KZ"/>
              </w:rPr>
              <w:t xml:space="preserve">оның ішінде </w:t>
            </w:r>
          </w:p>
          <w:p w:rsidR="006F4FE6" w:rsidRPr="00AA2158" w:rsidRDefault="006F4FE6" w:rsidP="006F4FE6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814728">
              <w:rPr>
                <w:rFonts w:ascii="Calibri" w:hAnsi="Calibri"/>
                <w:sz w:val="16"/>
                <w:szCs w:val="16"/>
                <w:lang w:val="kk-KZ"/>
              </w:rPr>
              <w:t>в том числе</w:t>
            </w:r>
          </w:p>
        </w:tc>
        <w:tc>
          <w:tcPr>
            <w:tcW w:w="4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4FE6" w:rsidRPr="00814728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814728">
              <w:rPr>
                <w:rFonts w:ascii="Calibri" w:hAnsi="Calibri"/>
                <w:sz w:val="16"/>
                <w:szCs w:val="16"/>
                <w:lang w:val="kk-KZ"/>
              </w:rPr>
              <w:t>Ішкі көші-қон</w:t>
            </w:r>
          </w:p>
          <w:p w:rsidR="006F4FE6" w:rsidRPr="00AA2158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814728">
              <w:rPr>
                <w:rFonts w:ascii="Calibri" w:hAnsi="Calibri"/>
                <w:sz w:val="16"/>
                <w:szCs w:val="16"/>
                <w:lang w:val="kk-KZ"/>
              </w:rPr>
              <w:t>Внутре</w:t>
            </w:r>
            <w:r w:rsidRPr="00AA2158">
              <w:rPr>
                <w:rFonts w:ascii="Calibri" w:hAnsi="Calibri"/>
                <w:sz w:val="16"/>
                <w:szCs w:val="16"/>
              </w:rPr>
              <w:t>нняя миграция</w:t>
            </w:r>
          </w:p>
        </w:tc>
      </w:tr>
      <w:tr w:rsidR="006F4FE6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378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FE6" w:rsidRPr="0075398B" w:rsidRDefault="006F4FE6" w:rsidP="006F4FE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FE6" w:rsidRPr="0075398B" w:rsidRDefault="006F4FE6" w:rsidP="006F4FE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FE6" w:rsidRPr="0075398B" w:rsidRDefault="006F4FE6" w:rsidP="006F4FE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FE6" w:rsidRDefault="006F4FE6" w:rsidP="006F4FE6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6F4FE6" w:rsidRPr="003358B4" w:rsidRDefault="006F4FE6" w:rsidP="006F4FE6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28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FE6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6F4FE6" w:rsidRPr="00770A25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FE6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6F4FE6" w:rsidRPr="00AA2158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4FE6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6F4FE6" w:rsidRPr="00AA2158" w:rsidRDefault="006F4FE6" w:rsidP="006F4FE6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</w:tr>
      <w:tr w:rsidR="006F4FE6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770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FE6" w:rsidRPr="0075398B" w:rsidRDefault="006F4FE6" w:rsidP="006F4FE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FE6" w:rsidRPr="00AA2158" w:rsidRDefault="006F4FE6" w:rsidP="006F4FE6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F4FE6" w:rsidRPr="00AA2158" w:rsidRDefault="006F4FE6" w:rsidP="006F4FE6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6F4FE6" w:rsidRPr="00AA2158" w:rsidRDefault="006F4FE6" w:rsidP="006F4FE6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</w:tr>
      <w:tr w:rsidR="00573F37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79" w:type="dxa"/>
          <w:trHeight w:val="63"/>
        </w:trPr>
        <w:tc>
          <w:tcPr>
            <w:tcW w:w="15183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3F37" w:rsidRPr="004233A3" w:rsidRDefault="00573F37" w:rsidP="007B64E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F55803">
              <w:rPr>
                <w:rFonts w:ascii="Calibri" w:hAnsi="Calibri"/>
                <w:b/>
                <w:sz w:val="16"/>
                <w:szCs w:val="18"/>
                <w:lang w:val="kk-KZ"/>
              </w:rPr>
              <w:t>Қазақтар</w:t>
            </w:r>
            <w:r w:rsidRPr="00F55803">
              <w:rPr>
                <w:rFonts w:ascii="Calibri" w:hAnsi="Calibri"/>
                <w:b/>
                <w:sz w:val="16"/>
                <w:szCs w:val="18"/>
                <w:lang w:val="kk-KZ"/>
              </w:rPr>
              <w:br/>
              <w:t>Казахи</w:t>
            </w:r>
          </w:p>
        </w:tc>
      </w:tr>
      <w:tr w:rsidR="00905C0E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Pr="003D3DB5" w:rsidRDefault="00905C0E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-1 596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11 653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13 249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79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-66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-1 556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4 422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5 978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7 152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7 152</w:t>
            </w:r>
          </w:p>
        </w:tc>
      </w:tr>
      <w:tr w:rsidR="00905C0E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Pr="005908AB" w:rsidRDefault="00905C0E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696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3 801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3 105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58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-26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38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1 182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1 875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1 396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2 561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1 165</w:t>
            </w:r>
          </w:p>
        </w:tc>
      </w:tr>
      <w:tr w:rsidR="00905C0E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Pr="00604EAD" w:rsidRDefault="00905C0E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931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1 094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565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698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392</w:t>
            </w:r>
          </w:p>
        </w:tc>
      </w:tr>
      <w:tr w:rsidR="00905C0E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Pr="005908AB" w:rsidRDefault="00905C0E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-174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583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757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358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256</w:t>
            </w:r>
          </w:p>
        </w:tc>
      </w:tr>
      <w:tr w:rsidR="00905C0E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Pr="005908AB" w:rsidRDefault="00905C0E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679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798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268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411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584</w:t>
            </w:r>
          </w:p>
        </w:tc>
      </w:tr>
      <w:tr w:rsidR="00905C0E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Pr="005908AB" w:rsidRDefault="00905C0E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-548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481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1 029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744</w:t>
            </w:r>
          </w:p>
        </w:tc>
      </w:tr>
      <w:tr w:rsidR="00905C0E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Pr="005908AB" w:rsidRDefault="00905C0E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-313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844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365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607</w:t>
            </w:r>
          </w:p>
        </w:tc>
      </w:tr>
      <w:tr w:rsidR="00905C0E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Pr="005908AB" w:rsidRDefault="00905C0E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1 102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1 118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894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845</w:t>
            </w:r>
          </w:p>
        </w:tc>
      </w:tr>
      <w:tr w:rsidR="00905C0E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Pr="005908AB" w:rsidRDefault="00905C0E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453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188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350</w:t>
            </w:r>
          </w:p>
        </w:tc>
      </w:tr>
      <w:tr w:rsidR="00905C0E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Pr="005908AB" w:rsidRDefault="00905C0E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723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906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572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735</w:t>
            </w:r>
          </w:p>
        </w:tc>
      </w:tr>
      <w:tr w:rsidR="00905C0E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Pr="005908AB" w:rsidRDefault="00905C0E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437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172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332</w:t>
            </w:r>
          </w:p>
        </w:tc>
      </w:tr>
      <w:tr w:rsidR="00905C0E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Pr="005908AB" w:rsidRDefault="00905C0E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678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787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305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287</w:t>
            </w:r>
          </w:p>
        </w:tc>
      </w:tr>
      <w:tr w:rsidR="00905C0E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Pr="005908AB" w:rsidRDefault="00905C0E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155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262</w:t>
            </w:r>
          </w:p>
        </w:tc>
      </w:tr>
      <w:tr w:rsidR="00905C0E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05C0E" w:rsidRPr="005908AB" w:rsidRDefault="00905C0E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-198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574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772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-188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380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568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185</w:t>
            </w:r>
          </w:p>
        </w:tc>
        <w:tc>
          <w:tcPr>
            <w:tcW w:w="6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203</w:t>
            </w:r>
          </w:p>
        </w:tc>
      </w:tr>
      <w:tr w:rsidR="00905C0E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5C0E" w:rsidRPr="005908AB" w:rsidRDefault="00905C0E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723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800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5C0E" w:rsidRDefault="00905C0E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390</w:t>
            </w:r>
          </w:p>
        </w:tc>
      </w:tr>
      <w:tr w:rsidR="008743C4" w:rsidRPr="001442B2" w:rsidTr="00DA77CF">
        <w:trPr>
          <w:gridBefore w:val="1"/>
          <w:gridAfter w:val="2"/>
          <w:wBefore w:w="15" w:type="dxa"/>
          <w:wAfter w:w="79" w:type="dxa"/>
        </w:trPr>
        <w:tc>
          <w:tcPr>
            <w:tcW w:w="761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743C4" w:rsidRPr="001442B2" w:rsidRDefault="008743C4" w:rsidP="008743C4">
            <w:pPr>
              <w:pStyle w:val="afc"/>
              <w:pageBreakBefore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54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743C4" w:rsidRPr="001442B2" w:rsidRDefault="008743C4" w:rsidP="008743C4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FF3976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188"/>
        </w:trPr>
        <w:tc>
          <w:tcPr>
            <w:tcW w:w="153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75398B" w:rsidRDefault="00FF3976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7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75398B" w:rsidRDefault="00FF3976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Барлығы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Всего</w:t>
            </w:r>
          </w:p>
        </w:tc>
        <w:tc>
          <w:tcPr>
            <w:tcW w:w="22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75398B" w:rsidRDefault="00FF3976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Сыртқы көші-қон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4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Default="00FF3976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FF3976" w:rsidRPr="00AA2158" w:rsidRDefault="00FF3976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3976" w:rsidRDefault="00FF3976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FF3976" w:rsidRPr="00AA2158" w:rsidRDefault="00FF3976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</w:tr>
      <w:tr w:rsidR="00FF3976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378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976" w:rsidRPr="0075398B" w:rsidRDefault="00FF3976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976" w:rsidRPr="0075398B" w:rsidRDefault="00FF3976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976" w:rsidRPr="0075398B" w:rsidRDefault="00FF3976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976" w:rsidRDefault="00FF3976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FF3976" w:rsidRPr="003358B4" w:rsidRDefault="00FF3976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28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976" w:rsidRDefault="00FF3976" w:rsidP="0080426A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FF3976" w:rsidRPr="00770A25" w:rsidRDefault="00FF3976" w:rsidP="0080426A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Default="00FF3976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FF3976" w:rsidRPr="00AA2158" w:rsidRDefault="00FF3976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3976" w:rsidRDefault="00FF3976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FF3976" w:rsidRPr="00AA2158" w:rsidRDefault="00FF3976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</w:tr>
      <w:tr w:rsidR="00FF3976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770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976" w:rsidRPr="0075398B" w:rsidRDefault="00FF3976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FF3976" w:rsidRPr="00AA2158" w:rsidRDefault="00FF3976" w:rsidP="0080426A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</w:tr>
      <w:tr w:rsidR="00573F37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79" w:type="dxa"/>
          <w:trHeight w:val="63"/>
        </w:trPr>
        <w:tc>
          <w:tcPr>
            <w:tcW w:w="15183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3F37" w:rsidRPr="008465CF" w:rsidRDefault="00573F37" w:rsidP="007B64E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B26718">
              <w:rPr>
                <w:rFonts w:ascii="Calibri" w:hAnsi="Calibri"/>
                <w:b/>
                <w:sz w:val="16"/>
                <w:szCs w:val="18"/>
                <w:lang w:val="kk-KZ"/>
              </w:rPr>
              <w:t>Орыстар</w:t>
            </w:r>
            <w:r w:rsidRPr="00B26718">
              <w:rPr>
                <w:rFonts w:ascii="Calibri" w:hAnsi="Calibri"/>
                <w:b/>
                <w:sz w:val="16"/>
                <w:szCs w:val="18"/>
                <w:lang w:val="kk-KZ"/>
              </w:rPr>
              <w:br/>
              <w:t>Русские</w:t>
            </w:r>
          </w:p>
        </w:tc>
      </w:tr>
      <w:tr w:rsidR="006B4AA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Pr="003D3DB5" w:rsidRDefault="006B4AA4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-2 398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6 171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8 569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-2 434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399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2 833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-2 360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384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2 744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1 096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1 060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4 676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4 676</w:t>
            </w:r>
          </w:p>
        </w:tc>
      </w:tr>
      <w:tr w:rsidR="006B4AA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Pr="005908AB" w:rsidRDefault="006B4AA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-686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2 115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2 801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-1 527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239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1 766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-1 485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1 716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1 554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757</w:t>
            </w:r>
          </w:p>
        </w:tc>
      </w:tr>
      <w:tr w:rsidR="006B4AA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Pr="00604EAD" w:rsidRDefault="006B4AA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457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596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-78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237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271</w:t>
            </w:r>
          </w:p>
        </w:tc>
      </w:tr>
      <w:tr w:rsidR="006B4AA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Pr="005908AB" w:rsidRDefault="006B4AA4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87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</w:t>
            </w:r>
          </w:p>
        </w:tc>
      </w:tr>
      <w:tr w:rsidR="006B4AA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Pr="005908AB" w:rsidRDefault="006B4AA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-238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665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-137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477</w:t>
            </w:r>
          </w:p>
        </w:tc>
      </w:tr>
      <w:tr w:rsidR="006B4AA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Pr="005908AB" w:rsidRDefault="006B4AA4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-208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627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-79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48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356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492</w:t>
            </w:r>
          </w:p>
        </w:tc>
      </w:tr>
      <w:tr w:rsidR="006B4AA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Pr="005908AB" w:rsidRDefault="006B4AA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-57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189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277</w:t>
            </w:r>
          </w:p>
        </w:tc>
      </w:tr>
      <w:tr w:rsidR="006B4AA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Pr="005908AB" w:rsidRDefault="006B4AA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-175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752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927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-120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633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711</w:t>
            </w:r>
          </w:p>
        </w:tc>
      </w:tr>
      <w:tr w:rsidR="006B4AA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Pr="005908AB" w:rsidRDefault="006B4AA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-47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344</w:t>
            </w:r>
          </w:p>
        </w:tc>
      </w:tr>
      <w:tr w:rsidR="006B4AA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Pr="005908AB" w:rsidRDefault="006B4AA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-37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246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306</w:t>
            </w:r>
          </w:p>
        </w:tc>
      </w:tr>
      <w:tr w:rsidR="006B4AA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Pr="005908AB" w:rsidRDefault="006B4AA4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198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251</w:t>
            </w:r>
          </w:p>
        </w:tc>
      </w:tr>
      <w:tr w:rsidR="006B4AA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Pr="005908AB" w:rsidRDefault="006B4AA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-107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259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263</w:t>
            </w:r>
          </w:p>
        </w:tc>
      </w:tr>
      <w:tr w:rsidR="006B4AA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Pr="005908AB" w:rsidRDefault="006B4AA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241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-35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98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178</w:t>
            </w:r>
          </w:p>
        </w:tc>
      </w:tr>
      <w:tr w:rsidR="006B4AA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4AA4" w:rsidRPr="005908AB" w:rsidRDefault="006B4AA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-19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6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</w:tr>
      <w:tr w:rsidR="006B4AA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79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AA4" w:rsidRPr="005908AB" w:rsidRDefault="006B4AA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-204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595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4AA4" w:rsidRDefault="006B4AA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290</w:t>
            </w:r>
          </w:p>
        </w:tc>
      </w:tr>
      <w:tr w:rsidR="008743C4" w:rsidRPr="001442B2" w:rsidTr="00DA77CF">
        <w:trPr>
          <w:gridBefore w:val="1"/>
          <w:gridAfter w:val="1"/>
          <w:wBefore w:w="15" w:type="dxa"/>
          <w:wAfter w:w="8" w:type="dxa"/>
        </w:trPr>
        <w:tc>
          <w:tcPr>
            <w:tcW w:w="761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743C4" w:rsidRPr="001442B2" w:rsidRDefault="008743C4" w:rsidP="008743C4">
            <w:pPr>
              <w:pStyle w:val="afc"/>
              <w:pageBreakBefore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6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8743C4" w:rsidRPr="001442B2" w:rsidRDefault="008743C4" w:rsidP="008743C4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FF3976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188"/>
        </w:trPr>
        <w:tc>
          <w:tcPr>
            <w:tcW w:w="153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75398B" w:rsidRDefault="00FF3976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7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75398B" w:rsidRDefault="00FF3976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Барлығы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Всего</w:t>
            </w:r>
          </w:p>
        </w:tc>
        <w:tc>
          <w:tcPr>
            <w:tcW w:w="22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75398B" w:rsidRDefault="00FF3976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Сыртқы көші-қон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4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Default="00FF3976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FF3976" w:rsidRPr="00AA2158" w:rsidRDefault="00FF3976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3976" w:rsidRDefault="00FF3976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FF3976" w:rsidRPr="00AA2158" w:rsidRDefault="00FF3976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</w:tr>
      <w:tr w:rsidR="00FF3976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378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976" w:rsidRPr="0075398B" w:rsidRDefault="00FF3976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976" w:rsidRPr="0075398B" w:rsidRDefault="00FF3976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976" w:rsidRPr="0075398B" w:rsidRDefault="00FF3976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976" w:rsidRDefault="00FF3976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FF3976" w:rsidRPr="003358B4" w:rsidRDefault="00FF3976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28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3976" w:rsidRDefault="00FF3976" w:rsidP="0080426A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FF3976" w:rsidRPr="00770A25" w:rsidRDefault="00FF3976" w:rsidP="0080426A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Default="00FF3976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FF3976" w:rsidRPr="00AA2158" w:rsidRDefault="00FF3976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3976" w:rsidRDefault="00FF3976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FF3976" w:rsidRPr="00AA2158" w:rsidRDefault="00FF3976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</w:tr>
      <w:tr w:rsidR="00FF3976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770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976" w:rsidRPr="0075398B" w:rsidRDefault="00FF3976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FF3976" w:rsidRPr="00AA2158" w:rsidRDefault="00FF3976" w:rsidP="0080426A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FF3976" w:rsidRPr="00AA2158" w:rsidRDefault="00FF3976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</w:tr>
      <w:tr w:rsidR="00573F37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79" w:type="dxa"/>
          <w:trHeight w:val="63"/>
        </w:trPr>
        <w:tc>
          <w:tcPr>
            <w:tcW w:w="15183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3F37" w:rsidRDefault="00573F37" w:rsidP="007B64E8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B26718">
              <w:rPr>
                <w:rFonts w:ascii="Calibri" w:hAnsi="Calibri"/>
                <w:b/>
                <w:sz w:val="16"/>
                <w:szCs w:val="18"/>
                <w:lang w:val="kk-KZ"/>
              </w:rPr>
              <w:t>Немістер</w:t>
            </w:r>
            <w:r w:rsidRPr="00B26718">
              <w:rPr>
                <w:rFonts w:ascii="Calibri" w:hAnsi="Calibri"/>
                <w:b/>
                <w:sz w:val="16"/>
                <w:szCs w:val="18"/>
                <w:lang w:val="kk-KZ"/>
              </w:rPr>
              <w:br/>
              <w:t>Немцы</w:t>
            </w:r>
          </w:p>
        </w:tc>
      </w:tr>
      <w:tr w:rsidR="00F917D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3D3DB5" w:rsidRDefault="00F917D4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-207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645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852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-221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39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260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-164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181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-57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79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119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105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487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487</w:t>
            </w:r>
          </w:p>
        </w:tc>
      </w:tr>
      <w:tr w:rsidR="00F917D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5908AB" w:rsidRDefault="00F917D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156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136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-73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12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85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-52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59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131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39</w:t>
            </w:r>
          </w:p>
        </w:tc>
      </w:tr>
      <w:tr w:rsidR="00F917D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604EAD" w:rsidRDefault="00F917D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61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64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31</w:t>
            </w:r>
          </w:p>
        </w:tc>
      </w:tr>
      <w:tr w:rsidR="00F917D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5908AB" w:rsidRDefault="00F917D4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7</w:t>
            </w:r>
          </w:p>
        </w:tc>
      </w:tr>
      <w:tr w:rsidR="00F917D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5908AB" w:rsidRDefault="00F917D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-29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49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78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-18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-19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34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57</w:t>
            </w:r>
          </w:p>
        </w:tc>
      </w:tr>
      <w:tr w:rsidR="00F917D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5908AB" w:rsidRDefault="00F917D4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-19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38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17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33</w:t>
            </w:r>
          </w:p>
        </w:tc>
      </w:tr>
      <w:tr w:rsidR="00F917D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5908AB" w:rsidRDefault="00F917D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-11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38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-10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27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27</w:t>
            </w:r>
          </w:p>
        </w:tc>
      </w:tr>
      <w:tr w:rsidR="00F917D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5908AB" w:rsidRDefault="00F917D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62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66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-27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-24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55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36</w:t>
            </w:r>
          </w:p>
        </w:tc>
      </w:tr>
      <w:tr w:rsidR="00F917D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5908AB" w:rsidRDefault="00F917D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24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26</w:t>
            </w:r>
          </w:p>
        </w:tc>
      </w:tr>
      <w:tr w:rsidR="00F917D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5908AB" w:rsidRDefault="00F917D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28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33</w:t>
            </w:r>
          </w:p>
        </w:tc>
      </w:tr>
      <w:tr w:rsidR="00F917D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5908AB" w:rsidRDefault="00F917D4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-36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41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77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-12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-8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9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62</w:t>
            </w:r>
          </w:p>
        </w:tc>
      </w:tr>
      <w:tr w:rsidR="00F917D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5908AB" w:rsidRDefault="00F917D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-56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97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153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-31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13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44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-27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59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80</w:t>
            </w:r>
          </w:p>
        </w:tc>
      </w:tr>
      <w:tr w:rsidR="00F917D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5908AB" w:rsidRDefault="00F917D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16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-5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8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8</w:t>
            </w:r>
          </w:p>
        </w:tc>
      </w:tr>
      <w:tr w:rsidR="00F917D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7D4" w:rsidRPr="005908AB" w:rsidRDefault="00F917D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-6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8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-4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-2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4</w:t>
            </w:r>
          </w:p>
        </w:tc>
      </w:tr>
      <w:tr w:rsidR="00F917D4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17D4" w:rsidRPr="005908AB" w:rsidRDefault="00F917D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-36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58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94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-27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6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-16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-8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36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917D4" w:rsidRPr="00A420EB" w:rsidRDefault="00F917D4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420EB">
              <w:rPr>
                <w:rFonts w:asciiTheme="minorHAnsi" w:hAnsiTheme="minorHAnsi" w:cs="Arial"/>
                <w:sz w:val="16"/>
                <w:szCs w:val="16"/>
              </w:rPr>
              <w:t>44</w:t>
            </w:r>
          </w:p>
        </w:tc>
      </w:tr>
    </w:tbl>
    <w:p w:rsidR="00BD73F7" w:rsidRPr="00B00A76" w:rsidRDefault="00BD73F7" w:rsidP="00B00A76">
      <w:pPr>
        <w:pStyle w:val="afc"/>
        <w:pageBreakBefore/>
        <w:numPr>
          <w:ilvl w:val="0"/>
          <w:numId w:val="15"/>
        </w:numPr>
        <w:tabs>
          <w:tab w:val="left" w:pos="426"/>
        </w:tabs>
        <w:spacing w:before="240" w:after="240"/>
        <w:ind w:left="0" w:firstLine="0"/>
        <w:rPr>
          <w:rFonts w:ascii="Calibri" w:hAnsi="Calibri"/>
          <w:caps/>
        </w:rPr>
      </w:pPr>
      <w:r>
        <w:rPr>
          <w:rFonts w:ascii="Calibri" w:hAnsi="Calibri"/>
          <w:lang w:val="kk-KZ"/>
        </w:rPr>
        <w:lastRenderedPageBreak/>
        <w:t>Ж</w:t>
      </w:r>
      <w:r w:rsidRPr="00BD73F7">
        <w:rPr>
          <w:rFonts w:ascii="Calibri" w:hAnsi="Calibri"/>
        </w:rPr>
        <w:t xml:space="preserve">екелеген ұлттар бойынша </w:t>
      </w:r>
      <w:r w:rsidR="00AB3ADD">
        <w:rPr>
          <w:rFonts w:ascii="Calibri" w:hAnsi="Calibri"/>
          <w:lang w:val="kk-KZ"/>
        </w:rPr>
        <w:t>0</w:t>
      </w:r>
      <w:r w:rsidRPr="00BD73F7">
        <w:rPr>
          <w:rFonts w:ascii="Calibri" w:hAnsi="Calibri"/>
        </w:rPr>
        <w:t>-15 жаста</w:t>
      </w:r>
      <w:r w:rsidR="0090449A">
        <w:rPr>
          <w:rFonts w:ascii="Calibri" w:hAnsi="Calibri"/>
          <w:lang w:val="kk-KZ"/>
        </w:rPr>
        <w:t>ғы</w:t>
      </w:r>
      <w:r w:rsidRPr="00BD73F7">
        <w:rPr>
          <w:rFonts w:ascii="Calibri" w:hAnsi="Calibri"/>
        </w:rPr>
        <w:t xml:space="preserve"> халық көші-қоны</w:t>
      </w:r>
      <w:r w:rsidR="00B00A76">
        <w:rPr>
          <w:rFonts w:ascii="Calibri" w:hAnsi="Calibri"/>
          <w:caps/>
        </w:rPr>
        <w:br/>
      </w:r>
      <w:r w:rsidRPr="00B00A76">
        <w:rPr>
          <w:rFonts w:ascii="Calibri" w:hAnsi="Calibri"/>
        </w:rPr>
        <w:t xml:space="preserve">Миграция населения в возрасте </w:t>
      </w:r>
      <w:r w:rsidR="00AB3ADD">
        <w:rPr>
          <w:rFonts w:ascii="Calibri" w:hAnsi="Calibri"/>
          <w:lang w:val="kk-KZ"/>
        </w:rPr>
        <w:t>0</w:t>
      </w:r>
      <w:r w:rsidRPr="00B00A76">
        <w:rPr>
          <w:rFonts w:ascii="Calibri" w:hAnsi="Calibri"/>
        </w:rPr>
        <w:t>-15 лет по отдельным национальностям</w:t>
      </w:r>
    </w:p>
    <w:tbl>
      <w:tblPr>
        <w:tblW w:w="152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"/>
        <w:gridCol w:w="6"/>
        <w:gridCol w:w="1527"/>
        <w:gridCol w:w="758"/>
        <w:gridCol w:w="759"/>
        <w:gridCol w:w="761"/>
        <w:gridCol w:w="9"/>
        <w:gridCol w:w="753"/>
        <w:gridCol w:w="761"/>
        <w:gridCol w:w="782"/>
        <w:gridCol w:w="11"/>
        <w:gridCol w:w="759"/>
        <w:gridCol w:w="720"/>
        <w:gridCol w:w="13"/>
        <w:gridCol w:w="28"/>
        <w:gridCol w:w="750"/>
        <w:gridCol w:w="11"/>
        <w:gridCol w:w="759"/>
        <w:gridCol w:w="760"/>
        <w:gridCol w:w="753"/>
        <w:gridCol w:w="8"/>
        <w:gridCol w:w="759"/>
        <w:gridCol w:w="760"/>
        <w:gridCol w:w="753"/>
        <w:gridCol w:w="8"/>
        <w:gridCol w:w="759"/>
        <w:gridCol w:w="760"/>
        <w:gridCol w:w="727"/>
        <w:gridCol w:w="25"/>
        <w:gridCol w:w="8"/>
        <w:gridCol w:w="18"/>
      </w:tblGrid>
      <w:tr w:rsidR="00262BA5" w:rsidRPr="001442B2" w:rsidTr="008743C4">
        <w:trPr>
          <w:gridBefore w:val="2"/>
          <w:gridAfter w:val="3"/>
          <w:wBefore w:w="21" w:type="dxa"/>
          <w:wAfter w:w="51" w:type="dxa"/>
        </w:trPr>
        <w:tc>
          <w:tcPr>
            <w:tcW w:w="76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62BA5" w:rsidRPr="001442B2" w:rsidRDefault="00262BA5" w:rsidP="001442B2">
            <w:pPr>
              <w:pStyle w:val="afc"/>
              <w:widowControl w:val="0"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2B2"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t>а</w:t>
            </w: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дам</w:t>
            </w:r>
          </w:p>
        </w:tc>
        <w:tc>
          <w:tcPr>
            <w:tcW w:w="760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62BA5" w:rsidRPr="001442B2" w:rsidRDefault="00262BA5" w:rsidP="001442B2">
            <w:pPr>
              <w:pStyle w:val="afc"/>
              <w:widowControl w:val="0"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человек</w:t>
            </w:r>
          </w:p>
        </w:tc>
      </w:tr>
      <w:tr w:rsidR="00BD73F7" w:rsidRPr="0075398B" w:rsidTr="00874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188"/>
        </w:trPr>
        <w:tc>
          <w:tcPr>
            <w:tcW w:w="153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7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Барлығы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Всего</w:t>
            </w:r>
          </w:p>
        </w:tc>
        <w:tc>
          <w:tcPr>
            <w:tcW w:w="22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Сыртқы көші-қон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4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BD73F7" w:rsidRPr="00AA2158" w:rsidRDefault="00BD73F7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</w:tr>
      <w:tr w:rsidR="00BD73F7" w:rsidRPr="0075398B" w:rsidTr="00874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378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BD73F7" w:rsidRPr="003358B4" w:rsidRDefault="00BD73F7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28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BD73F7" w:rsidRPr="00770A25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</w:tr>
      <w:tr w:rsidR="00BD73F7" w:rsidRPr="0075398B" w:rsidTr="00874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770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</w:tr>
      <w:tr w:rsidR="007B64E8" w:rsidRPr="0075398B" w:rsidTr="00874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1528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64E8" w:rsidRPr="00604EAD" w:rsidRDefault="007B64E8" w:rsidP="007B64E8">
            <w:pPr>
              <w:pStyle w:val="afc"/>
              <w:tabs>
                <w:tab w:val="left" w:pos="12900"/>
              </w:tabs>
              <w:rPr>
                <w:rFonts w:ascii="Calibri" w:hAnsi="Calibri"/>
                <w:bCs/>
                <w:sz w:val="16"/>
                <w:szCs w:val="16"/>
                <w:lang w:val="ru-RU" w:eastAsia="ru-RU"/>
              </w:rPr>
            </w:pPr>
            <w:r w:rsidRPr="00B26718">
              <w:rPr>
                <w:rFonts w:ascii="Calibri" w:hAnsi="Calibri"/>
                <w:sz w:val="16"/>
                <w:szCs w:val="18"/>
                <w:lang w:val="kk-KZ" w:eastAsia="ru-RU"/>
              </w:rPr>
              <w:t>Барлығы</w:t>
            </w:r>
            <w:r w:rsidRPr="00B26718">
              <w:rPr>
                <w:rFonts w:ascii="Calibri" w:hAnsi="Calibri"/>
                <w:sz w:val="16"/>
                <w:szCs w:val="18"/>
                <w:lang w:val="kk-KZ" w:eastAsia="ru-RU"/>
              </w:rPr>
              <w:br/>
              <w:t>Всего</w:t>
            </w:r>
          </w:p>
        </w:tc>
      </w:tr>
      <w:tr w:rsidR="00BD65B6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Pr="003D3DB5" w:rsidRDefault="00BD65B6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-932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4 199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5 131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-853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914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-787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837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1 552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1 631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2 586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2 586</w:t>
            </w:r>
          </w:p>
        </w:tc>
      </w:tr>
      <w:tr w:rsidR="00BD65B6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Pr="005908AB" w:rsidRDefault="00BD65B6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-423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1 109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1 532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-503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-480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512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576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677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417</w:t>
            </w:r>
          </w:p>
        </w:tc>
      </w:tr>
      <w:tr w:rsidR="00BD65B6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Pr="00604EAD" w:rsidRDefault="00BD65B6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-26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115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144</w:t>
            </w:r>
          </w:p>
        </w:tc>
      </w:tr>
      <w:tr w:rsidR="00BD65B6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Pr="005908AB" w:rsidRDefault="00BD65B6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80</w:t>
            </w:r>
          </w:p>
        </w:tc>
      </w:tr>
      <w:tr w:rsidR="00BD65B6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Pr="005908AB" w:rsidRDefault="00BD65B6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-45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239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229</w:t>
            </w:r>
          </w:p>
        </w:tc>
      </w:tr>
      <w:tr w:rsidR="00BD65B6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Pr="005908AB" w:rsidRDefault="00BD65B6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356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58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180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252</w:t>
            </w:r>
          </w:p>
        </w:tc>
      </w:tr>
      <w:tr w:rsidR="00BD65B6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Pr="005908AB" w:rsidRDefault="00BD65B6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108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165</w:t>
            </w:r>
          </w:p>
        </w:tc>
      </w:tr>
      <w:tr w:rsidR="00BD65B6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Pr="005908AB" w:rsidRDefault="00BD65B6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436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348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342</w:t>
            </w:r>
          </w:p>
        </w:tc>
      </w:tr>
      <w:tr w:rsidR="00BD65B6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Pr="005908AB" w:rsidRDefault="00BD65B6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90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129</w:t>
            </w:r>
          </w:p>
        </w:tc>
      </w:tr>
      <w:tr w:rsidR="00BD65B6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Pr="005908AB" w:rsidRDefault="00BD65B6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165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184</w:t>
            </w:r>
          </w:p>
        </w:tc>
      </w:tr>
      <w:tr w:rsidR="00BD65B6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Pr="005908AB" w:rsidRDefault="00BD65B6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168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-26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78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117</w:t>
            </w:r>
          </w:p>
        </w:tc>
      </w:tr>
      <w:tr w:rsidR="00BD65B6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Pr="005908AB" w:rsidRDefault="00BD65B6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-49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200</w:t>
            </w:r>
          </w:p>
        </w:tc>
      </w:tr>
      <w:tr w:rsidR="00BD65B6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Pr="005908AB" w:rsidRDefault="00BD65B6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69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97</w:t>
            </w:r>
          </w:p>
        </w:tc>
      </w:tr>
      <w:tr w:rsidR="00BD65B6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65B6" w:rsidRPr="005908AB" w:rsidRDefault="00BD65B6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-55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123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178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-46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118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60</w:t>
            </w:r>
          </w:p>
        </w:tc>
      </w:tr>
      <w:tr w:rsidR="00BD65B6" w:rsidRPr="0075398B" w:rsidTr="00CC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65B6" w:rsidRPr="005908AB" w:rsidRDefault="00BD65B6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-39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D65B6" w:rsidRDefault="00BD65B6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170</w:t>
            </w:r>
          </w:p>
        </w:tc>
      </w:tr>
      <w:tr w:rsidR="008743C4" w:rsidRPr="001442B2" w:rsidTr="008743C4">
        <w:trPr>
          <w:gridBefore w:val="1"/>
          <w:gridAfter w:val="2"/>
          <w:wBefore w:w="15" w:type="dxa"/>
          <w:wAfter w:w="26" w:type="dxa"/>
        </w:trPr>
        <w:tc>
          <w:tcPr>
            <w:tcW w:w="761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743C4" w:rsidRPr="001442B2" w:rsidRDefault="008743C4" w:rsidP="008743C4">
            <w:pPr>
              <w:pStyle w:val="afc"/>
              <w:pageBreakBefore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6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8743C4" w:rsidRPr="001442B2" w:rsidRDefault="008743C4" w:rsidP="008743C4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BD73F7" w:rsidRPr="0075398B" w:rsidTr="00874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188"/>
        </w:trPr>
        <w:tc>
          <w:tcPr>
            <w:tcW w:w="153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7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Барлығы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Всего</w:t>
            </w:r>
          </w:p>
        </w:tc>
        <w:tc>
          <w:tcPr>
            <w:tcW w:w="22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Сыртқы көші-қон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4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BD73F7" w:rsidRPr="00AA2158" w:rsidRDefault="00BD73F7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</w:tr>
      <w:tr w:rsidR="00BD73F7" w:rsidRPr="0075398B" w:rsidTr="00874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378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BD73F7" w:rsidRPr="003358B4" w:rsidRDefault="00BD73F7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28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BD73F7" w:rsidRPr="00770A25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</w:tr>
      <w:tr w:rsidR="00BD73F7" w:rsidRPr="0075398B" w:rsidTr="00874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770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</w:tr>
      <w:tr w:rsidR="007B64E8" w:rsidRPr="0075398B" w:rsidTr="008743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1528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64E8" w:rsidRPr="00092231" w:rsidRDefault="007B64E8" w:rsidP="007B64E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B26718">
              <w:rPr>
                <w:rFonts w:ascii="Calibri" w:hAnsi="Calibri"/>
                <w:b/>
                <w:sz w:val="16"/>
                <w:szCs w:val="18"/>
                <w:lang w:val="kk-KZ"/>
              </w:rPr>
              <w:t>Қазақтар</w:t>
            </w:r>
            <w:r w:rsidRPr="00B26718">
              <w:rPr>
                <w:rFonts w:ascii="Calibri" w:hAnsi="Calibri"/>
                <w:b/>
                <w:sz w:val="16"/>
                <w:szCs w:val="18"/>
                <w:lang w:val="kk-KZ"/>
              </w:rPr>
              <w:br/>
              <w:t>Казахи</w:t>
            </w:r>
          </w:p>
        </w:tc>
      </w:tr>
      <w:tr w:rsidR="00BC2EF2" w:rsidRPr="0075398B" w:rsidTr="00E9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2EF2" w:rsidRPr="003D3DB5" w:rsidRDefault="00BC2EF2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-220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2 483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2 703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1 135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1 337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1 342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1 342</w:t>
            </w:r>
          </w:p>
        </w:tc>
      </w:tr>
      <w:tr w:rsidR="00BC2EF2" w:rsidRPr="0075398B" w:rsidTr="00E9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2EF2" w:rsidRPr="005908AB" w:rsidRDefault="00BC2EF2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693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723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-192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309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501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378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213</w:t>
            </w:r>
          </w:p>
        </w:tc>
      </w:tr>
      <w:tr w:rsidR="00BC2EF2" w:rsidRPr="0075398B" w:rsidTr="00E9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2EF2" w:rsidRPr="00604EAD" w:rsidRDefault="00BC2EF2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89</w:t>
            </w:r>
          </w:p>
        </w:tc>
      </w:tr>
      <w:tr w:rsidR="00BC2EF2" w:rsidRPr="0075398B" w:rsidTr="00E9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2EF2" w:rsidRPr="005908AB" w:rsidRDefault="00BC2EF2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67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67</w:t>
            </w:r>
          </w:p>
        </w:tc>
      </w:tr>
      <w:tr w:rsidR="00BC2EF2" w:rsidRPr="0075398B" w:rsidTr="00E9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2EF2" w:rsidRPr="005908AB" w:rsidRDefault="00BC2EF2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171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107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109</w:t>
            </w:r>
          </w:p>
        </w:tc>
      </w:tr>
      <w:tr w:rsidR="00BC2EF2" w:rsidRPr="0075398B" w:rsidTr="00E9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2EF2" w:rsidRPr="005908AB" w:rsidRDefault="00BC2EF2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132</w:t>
            </w:r>
          </w:p>
        </w:tc>
      </w:tr>
      <w:tr w:rsidR="00BC2EF2" w:rsidRPr="0075398B" w:rsidTr="00E9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2EF2" w:rsidRPr="005908AB" w:rsidRDefault="00BC2EF2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156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103</w:t>
            </w:r>
          </w:p>
        </w:tc>
      </w:tr>
      <w:tr w:rsidR="00BC2EF2" w:rsidRPr="0075398B" w:rsidTr="00E9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2EF2" w:rsidRPr="005908AB" w:rsidRDefault="00BC2EF2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251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166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174</w:t>
            </w:r>
          </w:p>
        </w:tc>
      </w:tr>
      <w:tr w:rsidR="00BC2EF2" w:rsidRPr="0075398B" w:rsidTr="00E9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2EF2" w:rsidRPr="005908AB" w:rsidRDefault="00BC2EF2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57</w:t>
            </w:r>
          </w:p>
        </w:tc>
      </w:tr>
      <w:tr w:rsidR="00BC2EF2" w:rsidRPr="0075398B" w:rsidTr="00E9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2EF2" w:rsidRPr="005908AB" w:rsidRDefault="00BC2EF2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167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127</w:t>
            </w:r>
          </w:p>
        </w:tc>
      </w:tr>
      <w:tr w:rsidR="00BC2EF2" w:rsidRPr="0075398B" w:rsidTr="00E9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2EF2" w:rsidRPr="005908AB" w:rsidRDefault="00BC2EF2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56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</w:t>
            </w:r>
          </w:p>
        </w:tc>
      </w:tr>
      <w:tr w:rsidR="00BC2EF2" w:rsidRPr="0075398B" w:rsidTr="00E9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2EF2" w:rsidRPr="005908AB" w:rsidRDefault="00BC2EF2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77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54</w:t>
            </w:r>
          </w:p>
        </w:tc>
      </w:tr>
      <w:tr w:rsidR="00BC2EF2" w:rsidRPr="0075398B" w:rsidTr="00E9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2EF2" w:rsidRPr="005908AB" w:rsidRDefault="00BC2EF2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61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47</w:t>
            </w:r>
          </w:p>
        </w:tc>
      </w:tr>
      <w:tr w:rsidR="00BC2EF2" w:rsidRPr="0075398B" w:rsidTr="00E9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C2EF2" w:rsidRPr="005908AB" w:rsidRDefault="00BC2EF2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-54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116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-46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116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46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54</w:t>
            </w:r>
          </w:p>
        </w:tc>
      </w:tr>
      <w:tr w:rsidR="00BC2EF2" w:rsidRPr="0075398B" w:rsidTr="00E919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2EF2" w:rsidRPr="005908AB" w:rsidRDefault="00BC2EF2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85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C2EF2" w:rsidRDefault="00BC2EF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80</w:t>
            </w:r>
          </w:p>
        </w:tc>
      </w:tr>
      <w:tr w:rsidR="008743C4" w:rsidRPr="001442B2" w:rsidTr="008743C4">
        <w:trPr>
          <w:gridBefore w:val="1"/>
          <w:gridAfter w:val="2"/>
          <w:wBefore w:w="15" w:type="dxa"/>
          <w:wAfter w:w="26" w:type="dxa"/>
        </w:trPr>
        <w:tc>
          <w:tcPr>
            <w:tcW w:w="761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743C4" w:rsidRPr="001442B2" w:rsidRDefault="008743C4" w:rsidP="008743C4">
            <w:pPr>
              <w:pStyle w:val="afc"/>
              <w:pageBreakBefore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6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8743C4" w:rsidRPr="001442B2" w:rsidRDefault="008743C4" w:rsidP="008743C4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BD73F7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188"/>
        </w:trPr>
        <w:tc>
          <w:tcPr>
            <w:tcW w:w="153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7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Барлығы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Всего</w:t>
            </w:r>
          </w:p>
        </w:tc>
        <w:tc>
          <w:tcPr>
            <w:tcW w:w="22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Сыртқы көші-қон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4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BD73F7" w:rsidRPr="00AA2158" w:rsidRDefault="00BD73F7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</w:tr>
      <w:tr w:rsidR="00BD73F7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378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BD73F7" w:rsidRPr="003358B4" w:rsidRDefault="00BD73F7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28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BD73F7" w:rsidRPr="00770A25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</w:tr>
      <w:tr w:rsidR="00BD73F7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770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</w:tr>
      <w:tr w:rsidR="007B64E8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1528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64E8" w:rsidRPr="00AE07BA" w:rsidRDefault="007B64E8" w:rsidP="007B64E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9B5662">
              <w:rPr>
                <w:rFonts w:ascii="Calibri" w:hAnsi="Calibri"/>
                <w:b/>
                <w:sz w:val="16"/>
                <w:szCs w:val="18"/>
                <w:lang w:val="kk-KZ"/>
              </w:rPr>
              <w:t>Орыстар</w:t>
            </w:r>
            <w:r w:rsidRPr="009B5662">
              <w:rPr>
                <w:rFonts w:ascii="Calibri" w:hAnsi="Calibri"/>
                <w:b/>
                <w:sz w:val="16"/>
                <w:szCs w:val="18"/>
                <w:lang w:val="kk-KZ"/>
              </w:rPr>
              <w:br/>
              <w:t>Русские</w:t>
            </w:r>
          </w:p>
        </w:tc>
      </w:tr>
      <w:tr w:rsidR="000B7611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Pr="003D3DB5" w:rsidRDefault="000B7611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-605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1 296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1 901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-685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720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-662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695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984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984</w:t>
            </w:r>
          </w:p>
        </w:tc>
      </w:tr>
      <w:tr w:rsidR="000B7611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Pr="005908AB" w:rsidRDefault="000B7611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-382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713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-454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475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-436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455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184</w:t>
            </w:r>
          </w:p>
        </w:tc>
      </w:tr>
      <w:tr w:rsidR="000B7611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Pr="00604EAD" w:rsidRDefault="000B7611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-20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</w:t>
            </w:r>
          </w:p>
        </w:tc>
      </w:tr>
      <w:tr w:rsidR="000B7611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Pr="005908AB" w:rsidRDefault="000B7611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</w:tr>
      <w:tr w:rsidR="000B7611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Pr="005908AB" w:rsidRDefault="000B7611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-30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106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103</w:t>
            </w:r>
          </w:p>
        </w:tc>
      </w:tr>
      <w:tr w:rsidR="000B7611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Pr="005908AB" w:rsidRDefault="000B7611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98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108</w:t>
            </w:r>
          </w:p>
        </w:tc>
      </w:tr>
      <w:tr w:rsidR="000B7611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Pr="005908AB" w:rsidRDefault="000B7611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48</w:t>
            </w:r>
          </w:p>
        </w:tc>
      </w:tr>
      <w:tr w:rsidR="000B7611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Pr="005908AB" w:rsidRDefault="000B7611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154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138</w:t>
            </w:r>
          </w:p>
        </w:tc>
      </w:tr>
      <w:tr w:rsidR="000B7611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Pr="005908AB" w:rsidRDefault="000B7611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81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56</w:t>
            </w:r>
          </w:p>
        </w:tc>
      </w:tr>
      <w:tr w:rsidR="000B7611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Pr="005908AB" w:rsidRDefault="000B7611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56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47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44</w:t>
            </w:r>
          </w:p>
        </w:tc>
      </w:tr>
      <w:tr w:rsidR="000B7611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Pr="005908AB" w:rsidRDefault="000B7611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63</w:t>
            </w:r>
          </w:p>
        </w:tc>
      </w:tr>
      <w:tr w:rsidR="000B7611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Pr="005908AB" w:rsidRDefault="000B7611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-30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77</w:t>
            </w:r>
          </w:p>
        </w:tc>
      </w:tr>
      <w:tr w:rsidR="000B7611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Pr="005908AB" w:rsidRDefault="000B7611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61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</w:t>
            </w:r>
          </w:p>
        </w:tc>
      </w:tr>
      <w:tr w:rsidR="000B7611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7611" w:rsidRPr="005908AB" w:rsidRDefault="000B7611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</w:tr>
      <w:tr w:rsidR="000B7611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611" w:rsidRPr="005908AB" w:rsidRDefault="000B7611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B7611" w:rsidRDefault="000B7611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63</w:t>
            </w:r>
          </w:p>
        </w:tc>
      </w:tr>
      <w:tr w:rsidR="008743C4" w:rsidRPr="001442B2" w:rsidTr="008743C4">
        <w:trPr>
          <w:gridBefore w:val="1"/>
          <w:gridAfter w:val="2"/>
          <w:wBefore w:w="15" w:type="dxa"/>
          <w:wAfter w:w="26" w:type="dxa"/>
        </w:trPr>
        <w:tc>
          <w:tcPr>
            <w:tcW w:w="761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8743C4" w:rsidRPr="001442B2" w:rsidRDefault="008743C4" w:rsidP="008743C4">
            <w:pPr>
              <w:pStyle w:val="afc"/>
              <w:pageBreakBefore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6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8743C4" w:rsidRPr="001442B2" w:rsidRDefault="008743C4" w:rsidP="008743C4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BD73F7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188"/>
        </w:trPr>
        <w:tc>
          <w:tcPr>
            <w:tcW w:w="153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7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Барлығы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Всего</w:t>
            </w:r>
          </w:p>
        </w:tc>
        <w:tc>
          <w:tcPr>
            <w:tcW w:w="22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Сыртқы көші-қон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4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BD73F7" w:rsidRPr="00AA2158" w:rsidRDefault="00BD73F7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</w:tr>
      <w:tr w:rsidR="00BD73F7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378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BD73F7" w:rsidRPr="003358B4" w:rsidRDefault="00BD73F7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28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BD73F7" w:rsidRPr="00770A25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</w:tr>
      <w:tr w:rsidR="00BD73F7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770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</w:tr>
      <w:tr w:rsidR="007B64E8" w:rsidRPr="0075398B" w:rsidTr="007B64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1528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64E8" w:rsidRPr="00DA0C11" w:rsidRDefault="007B64E8" w:rsidP="007B64E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9B5662">
              <w:rPr>
                <w:rFonts w:ascii="Calibri" w:hAnsi="Calibri"/>
                <w:b/>
                <w:sz w:val="16"/>
                <w:szCs w:val="18"/>
                <w:lang w:val="kk-KZ"/>
              </w:rPr>
              <w:t>Немістер</w:t>
            </w:r>
            <w:r w:rsidRPr="009B5662">
              <w:rPr>
                <w:rFonts w:ascii="Calibri" w:hAnsi="Calibri"/>
                <w:b/>
                <w:sz w:val="16"/>
                <w:szCs w:val="18"/>
                <w:lang w:val="kk-KZ"/>
              </w:rPr>
              <w:br/>
              <w:t>Немцы</w:t>
            </w:r>
          </w:p>
        </w:tc>
      </w:tr>
      <w:tr w:rsidR="005B6919" w:rsidRPr="0075398B" w:rsidTr="005B6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3D3DB5" w:rsidRDefault="005B6919" w:rsidP="00F42039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-34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43 556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138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-38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12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5-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-29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32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9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77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77</w:t>
            </w:r>
          </w:p>
        </w:tc>
      </w:tr>
      <w:tr w:rsidR="005B6919" w:rsidRPr="0075398B" w:rsidTr="005B6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908AB" w:rsidRDefault="005B6919" w:rsidP="00F42039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27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-11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4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-6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14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1-</w:t>
            </w:r>
          </w:p>
        </w:tc>
      </w:tr>
      <w:tr w:rsidR="005B6919" w:rsidRPr="0075398B" w:rsidTr="005B6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604EAD" w:rsidRDefault="005B6919" w:rsidP="00F42039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</w:tr>
      <w:tr w:rsidR="005B6919" w:rsidRPr="0075398B" w:rsidTr="005B6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908AB" w:rsidRDefault="005B6919" w:rsidP="00F42039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</w:tr>
      <w:tr w:rsidR="005B6919" w:rsidRPr="0075398B" w:rsidTr="005B6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908AB" w:rsidRDefault="005B6919" w:rsidP="00F42039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11</w:t>
            </w:r>
          </w:p>
        </w:tc>
      </w:tr>
      <w:tr w:rsidR="005B6919" w:rsidRPr="0075398B" w:rsidTr="005B6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908AB" w:rsidRDefault="005B6919" w:rsidP="00F42039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8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6</w:t>
            </w:r>
          </w:p>
        </w:tc>
      </w:tr>
      <w:tr w:rsidR="005B6919" w:rsidRPr="0075398B" w:rsidTr="005B6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908AB" w:rsidRDefault="005B6919" w:rsidP="00F42039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6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3</w:t>
            </w:r>
          </w:p>
        </w:tc>
      </w:tr>
      <w:tr w:rsidR="005B6919" w:rsidRPr="0075398B" w:rsidTr="005B6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908AB" w:rsidRDefault="005B6919" w:rsidP="00F42039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9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7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-4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8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3</w:t>
            </w:r>
          </w:p>
        </w:tc>
      </w:tr>
      <w:tr w:rsidR="005B6919" w:rsidRPr="0075398B" w:rsidTr="005B6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908AB" w:rsidRDefault="005B6919" w:rsidP="00F42039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7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6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</w:tr>
      <w:tr w:rsidR="005B6919" w:rsidRPr="0075398B" w:rsidTr="005B6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908AB" w:rsidRDefault="005B6919" w:rsidP="00F42039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-2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3</w:t>
            </w:r>
          </w:p>
        </w:tc>
      </w:tr>
      <w:tr w:rsidR="005B6919" w:rsidRPr="0075398B" w:rsidTr="005B6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908AB" w:rsidRDefault="005B6919" w:rsidP="00F42039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11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5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1-</w:t>
            </w:r>
          </w:p>
        </w:tc>
      </w:tr>
      <w:tr w:rsidR="005B6919" w:rsidRPr="0075398B" w:rsidTr="005B6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908AB" w:rsidRDefault="005B6919" w:rsidP="00F42039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-13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34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6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-5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14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22</w:t>
            </w:r>
          </w:p>
        </w:tc>
      </w:tr>
      <w:tr w:rsidR="005B6919" w:rsidRPr="0075398B" w:rsidTr="005B6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908AB" w:rsidRDefault="005B6919" w:rsidP="00F42039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</w:tr>
      <w:tr w:rsidR="005B6919" w:rsidRPr="0075398B" w:rsidTr="005B6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6919" w:rsidRPr="005908AB" w:rsidRDefault="005B6919" w:rsidP="00F42039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-11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18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1-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4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B6919" w:rsidRPr="005B6919" w:rsidRDefault="005B6919" w:rsidP="005B6919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5B6919">
              <w:rPr>
                <w:rFonts w:asciiTheme="minorHAnsi" w:hAnsiTheme="minorHAnsi" w:cs="Arial CYR"/>
                <w:sz w:val="16"/>
                <w:szCs w:val="16"/>
              </w:rPr>
              <w:t>6</w:t>
            </w:r>
          </w:p>
        </w:tc>
      </w:tr>
    </w:tbl>
    <w:p w:rsidR="00BD73F7" w:rsidRPr="00535597" w:rsidRDefault="00BD73F7" w:rsidP="00535597">
      <w:pPr>
        <w:pStyle w:val="afc"/>
        <w:pageBreakBefore/>
        <w:numPr>
          <w:ilvl w:val="0"/>
          <w:numId w:val="15"/>
        </w:numPr>
        <w:tabs>
          <w:tab w:val="left" w:pos="426"/>
        </w:tabs>
        <w:spacing w:before="240" w:after="240"/>
        <w:ind w:left="0" w:firstLine="0"/>
        <w:rPr>
          <w:rFonts w:ascii="Calibri" w:hAnsi="Calibri"/>
          <w:caps/>
        </w:rPr>
      </w:pPr>
      <w:r>
        <w:rPr>
          <w:rFonts w:ascii="Calibri" w:hAnsi="Calibri"/>
          <w:lang w:val="kk-KZ"/>
        </w:rPr>
        <w:lastRenderedPageBreak/>
        <w:t>Ж</w:t>
      </w:r>
      <w:r w:rsidRPr="00BD73F7">
        <w:rPr>
          <w:rFonts w:ascii="Calibri" w:hAnsi="Calibri"/>
        </w:rPr>
        <w:t xml:space="preserve">екелеген ұлттар бойынша </w:t>
      </w:r>
      <w:r w:rsidR="00020AF7">
        <w:rPr>
          <w:rFonts w:ascii="Calibri" w:hAnsi="Calibri"/>
          <w:lang w:val="kk-KZ"/>
        </w:rPr>
        <w:t>16</w:t>
      </w:r>
      <w:r w:rsidRPr="00BD73F7">
        <w:rPr>
          <w:rFonts w:ascii="Calibri" w:hAnsi="Calibri"/>
        </w:rPr>
        <w:t>-</w:t>
      </w:r>
      <w:r w:rsidR="00020AF7">
        <w:rPr>
          <w:rFonts w:ascii="Calibri" w:hAnsi="Calibri"/>
          <w:lang w:val="kk-KZ"/>
        </w:rPr>
        <w:t>62 (57)</w:t>
      </w:r>
      <w:r w:rsidRPr="00BD73F7">
        <w:rPr>
          <w:rFonts w:ascii="Calibri" w:hAnsi="Calibri"/>
        </w:rPr>
        <w:t xml:space="preserve"> жаста</w:t>
      </w:r>
      <w:r w:rsidR="00020AF7">
        <w:rPr>
          <w:rFonts w:ascii="Calibri" w:hAnsi="Calibri"/>
          <w:lang w:val="kk-KZ"/>
        </w:rPr>
        <w:t>ғы</w:t>
      </w:r>
      <w:r w:rsidRPr="00BD73F7">
        <w:rPr>
          <w:rFonts w:ascii="Calibri" w:hAnsi="Calibri"/>
        </w:rPr>
        <w:t xml:space="preserve"> халық көші-қоны</w:t>
      </w:r>
      <w:r w:rsidR="00535597">
        <w:rPr>
          <w:rFonts w:ascii="Calibri" w:hAnsi="Calibri"/>
          <w:caps/>
        </w:rPr>
        <w:br/>
      </w:r>
      <w:r w:rsidRPr="00535597">
        <w:rPr>
          <w:rFonts w:ascii="Calibri" w:hAnsi="Calibri"/>
        </w:rPr>
        <w:t xml:space="preserve">Миграция населения в возрасте </w:t>
      </w:r>
      <w:r w:rsidR="00020AF7" w:rsidRPr="00535597">
        <w:rPr>
          <w:rFonts w:ascii="Calibri" w:hAnsi="Calibri"/>
          <w:lang w:val="kk-KZ"/>
        </w:rPr>
        <w:t>16</w:t>
      </w:r>
      <w:r w:rsidR="00020AF7" w:rsidRPr="00535597">
        <w:rPr>
          <w:rFonts w:ascii="Calibri" w:hAnsi="Calibri"/>
        </w:rPr>
        <w:t>-</w:t>
      </w:r>
      <w:r w:rsidR="00020AF7" w:rsidRPr="00535597">
        <w:rPr>
          <w:rFonts w:ascii="Calibri" w:hAnsi="Calibri"/>
          <w:lang w:val="kk-KZ"/>
        </w:rPr>
        <w:t>62 (57)</w:t>
      </w:r>
      <w:r w:rsidR="00020AF7" w:rsidRPr="00535597">
        <w:rPr>
          <w:rFonts w:ascii="Calibri" w:hAnsi="Calibri"/>
        </w:rPr>
        <w:t xml:space="preserve"> </w:t>
      </w:r>
      <w:r w:rsidRPr="00535597">
        <w:rPr>
          <w:rFonts w:ascii="Calibri" w:hAnsi="Calibri"/>
        </w:rPr>
        <w:t>по отдельным национальностям</w:t>
      </w:r>
    </w:p>
    <w:tbl>
      <w:tblPr>
        <w:tblW w:w="152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"/>
        <w:gridCol w:w="6"/>
        <w:gridCol w:w="1527"/>
        <w:gridCol w:w="758"/>
        <w:gridCol w:w="759"/>
        <w:gridCol w:w="761"/>
        <w:gridCol w:w="9"/>
        <w:gridCol w:w="753"/>
        <w:gridCol w:w="761"/>
        <w:gridCol w:w="782"/>
        <w:gridCol w:w="11"/>
        <w:gridCol w:w="759"/>
        <w:gridCol w:w="720"/>
        <w:gridCol w:w="13"/>
        <w:gridCol w:w="28"/>
        <w:gridCol w:w="750"/>
        <w:gridCol w:w="11"/>
        <w:gridCol w:w="759"/>
        <w:gridCol w:w="760"/>
        <w:gridCol w:w="753"/>
        <w:gridCol w:w="8"/>
        <w:gridCol w:w="759"/>
        <w:gridCol w:w="760"/>
        <w:gridCol w:w="753"/>
        <w:gridCol w:w="8"/>
        <w:gridCol w:w="759"/>
        <w:gridCol w:w="760"/>
        <w:gridCol w:w="681"/>
        <w:gridCol w:w="46"/>
        <w:gridCol w:w="25"/>
        <w:gridCol w:w="8"/>
        <w:gridCol w:w="18"/>
      </w:tblGrid>
      <w:tr w:rsidR="00262BA5" w:rsidRPr="001442B2" w:rsidTr="006B32D7">
        <w:trPr>
          <w:gridBefore w:val="2"/>
          <w:gridAfter w:val="3"/>
          <w:wBefore w:w="21" w:type="dxa"/>
          <w:wAfter w:w="51" w:type="dxa"/>
        </w:trPr>
        <w:tc>
          <w:tcPr>
            <w:tcW w:w="76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262BA5" w:rsidRPr="001442B2" w:rsidRDefault="00262BA5" w:rsidP="001442B2">
            <w:pPr>
              <w:pStyle w:val="afc"/>
              <w:widowControl w:val="0"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2B2"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t>а</w:t>
            </w: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дам</w:t>
            </w:r>
          </w:p>
        </w:tc>
        <w:tc>
          <w:tcPr>
            <w:tcW w:w="760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262BA5" w:rsidRPr="001442B2" w:rsidRDefault="00262BA5" w:rsidP="001442B2">
            <w:pPr>
              <w:pStyle w:val="afc"/>
              <w:widowControl w:val="0"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человек</w:t>
            </w:r>
          </w:p>
        </w:tc>
      </w:tr>
      <w:tr w:rsidR="00BD73F7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188"/>
        </w:trPr>
        <w:tc>
          <w:tcPr>
            <w:tcW w:w="153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7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Барлығы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Всего</w:t>
            </w:r>
          </w:p>
        </w:tc>
        <w:tc>
          <w:tcPr>
            <w:tcW w:w="22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Сыртқы көші-қон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4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BD73F7" w:rsidRPr="00AA2158" w:rsidRDefault="00BD73F7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5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</w:tr>
      <w:tr w:rsidR="00BD73F7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378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BD73F7" w:rsidRPr="003358B4" w:rsidRDefault="00BD73F7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28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BD73F7" w:rsidRPr="00770A25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</w:tr>
      <w:tr w:rsidR="00BD73F7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770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</w:tr>
      <w:tr w:rsidR="007B64E8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15280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64E8" w:rsidRPr="00604EAD" w:rsidRDefault="007B64E8" w:rsidP="007B64E8">
            <w:pPr>
              <w:pStyle w:val="afc"/>
              <w:tabs>
                <w:tab w:val="left" w:pos="12900"/>
              </w:tabs>
              <w:rPr>
                <w:rFonts w:ascii="Calibri" w:hAnsi="Calibri"/>
                <w:bCs/>
                <w:sz w:val="16"/>
                <w:szCs w:val="16"/>
                <w:lang w:val="ru-RU" w:eastAsia="ru-RU"/>
              </w:rPr>
            </w:pPr>
            <w:r w:rsidRPr="009B5662">
              <w:rPr>
                <w:rFonts w:ascii="Calibri" w:hAnsi="Calibri"/>
                <w:sz w:val="16"/>
                <w:szCs w:val="18"/>
                <w:lang w:val="kk-KZ" w:eastAsia="ru-RU"/>
              </w:rPr>
              <w:t>Барлығы</w:t>
            </w:r>
            <w:r w:rsidRPr="009B5662">
              <w:rPr>
                <w:rFonts w:ascii="Calibri" w:hAnsi="Calibri"/>
                <w:sz w:val="16"/>
                <w:szCs w:val="18"/>
                <w:lang w:val="kk-KZ" w:eastAsia="ru-RU"/>
              </w:rPr>
              <w:br/>
              <w:t>Всего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3D3DB5" w:rsidRDefault="001338BA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-3 225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14 700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17 925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-2 237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536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2 773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-2 082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472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2 554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4 348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5 336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9 816</w:t>
            </w: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9 816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4 975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4 619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-1 196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337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1 533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-1 179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1 481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1 148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1 523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1 927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3 490</w:t>
            </w: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1 563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604EAD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1 230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1 385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697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736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501</w:t>
            </w: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534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479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644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189</w:t>
            </w: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218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-355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797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1 152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-275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563</w:t>
            </w: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838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-609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660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1 269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-69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531</w:t>
            </w: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935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-346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628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974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-57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159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-262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464</w:t>
            </w: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726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1 470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1 586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1 206</w:t>
            </w: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1 213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-257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482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739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99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370</w:t>
            </w: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596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-195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833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1 028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-28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685</w:t>
            </w: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867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-273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437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710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109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317</w:t>
            </w: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539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-502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964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1 466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-263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290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-169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540</w:t>
            </w: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644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-204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292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496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-36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218</w:t>
            </w:r>
          </w:p>
        </w:tc>
        <w:tc>
          <w:tcPr>
            <w:tcW w:w="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363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-148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455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603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-128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430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-23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144</w:t>
            </w:r>
          </w:p>
        </w:tc>
        <w:tc>
          <w:tcPr>
            <w:tcW w:w="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167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-256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998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1 254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502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598</w:t>
            </w:r>
          </w:p>
        </w:tc>
        <w:tc>
          <w:tcPr>
            <w:tcW w:w="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613</w:t>
            </w:r>
          </w:p>
        </w:tc>
      </w:tr>
      <w:tr w:rsidR="009F4FB8" w:rsidRPr="001442B2" w:rsidTr="006B32D7">
        <w:trPr>
          <w:gridBefore w:val="1"/>
          <w:gridAfter w:val="2"/>
          <w:wBefore w:w="15" w:type="dxa"/>
          <w:wAfter w:w="26" w:type="dxa"/>
        </w:trPr>
        <w:tc>
          <w:tcPr>
            <w:tcW w:w="761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F4FB8" w:rsidRPr="001442B2" w:rsidRDefault="009F4FB8" w:rsidP="008A33BF">
            <w:pPr>
              <w:pStyle w:val="afc"/>
              <w:pageBreakBefore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620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F4FB8" w:rsidRPr="001442B2" w:rsidRDefault="009F4FB8" w:rsidP="008A33BF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BD73F7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188"/>
        </w:trPr>
        <w:tc>
          <w:tcPr>
            <w:tcW w:w="153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7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Барлығы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Всего</w:t>
            </w:r>
          </w:p>
        </w:tc>
        <w:tc>
          <w:tcPr>
            <w:tcW w:w="22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Сыртқы көші-қон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4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BD73F7" w:rsidRPr="00AA2158" w:rsidRDefault="00BD73F7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5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</w:tr>
      <w:tr w:rsidR="00BD73F7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378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BD73F7" w:rsidRPr="003358B4" w:rsidRDefault="00BD73F7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28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BD73F7" w:rsidRPr="00770A25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</w:tr>
      <w:tr w:rsidR="00BD73F7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8" w:type="dxa"/>
          <w:trHeight w:val="770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</w:tr>
      <w:tr w:rsidR="007B64E8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97" w:type="dxa"/>
          <w:trHeight w:val="63"/>
        </w:trPr>
        <w:tc>
          <w:tcPr>
            <w:tcW w:w="15183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64E8" w:rsidRPr="00A75601" w:rsidRDefault="007B64E8" w:rsidP="007B64E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9B5662">
              <w:rPr>
                <w:rFonts w:ascii="Calibri" w:hAnsi="Calibri"/>
                <w:b/>
                <w:sz w:val="16"/>
                <w:szCs w:val="18"/>
                <w:lang w:val="kk-KZ"/>
              </w:rPr>
              <w:t>Қазақтар</w:t>
            </w:r>
            <w:r w:rsidRPr="009B5662">
              <w:rPr>
                <w:rFonts w:ascii="Calibri" w:hAnsi="Calibri"/>
                <w:b/>
                <w:sz w:val="16"/>
                <w:szCs w:val="18"/>
                <w:lang w:val="kk-KZ"/>
              </w:rPr>
              <w:br/>
              <w:t>Казахи</w:t>
            </w:r>
          </w:p>
        </w:tc>
      </w:tr>
      <w:tr w:rsidR="001338BA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3D3DB5" w:rsidRDefault="001338BA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-1 032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8 329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9 361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60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-999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3 092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4 091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5 177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5 177</w:t>
            </w:r>
          </w:p>
        </w:tc>
      </w:tr>
      <w:tr w:rsidR="001338BA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582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2 768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2 186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819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1 232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1 008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1 907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899</w:t>
            </w:r>
          </w:p>
        </w:tc>
      </w:tr>
      <w:tr w:rsidR="001338BA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604EAD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714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755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446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267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263</w:t>
            </w:r>
          </w:p>
        </w:tc>
      </w:tr>
      <w:tr w:rsidR="001338BA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544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259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150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175</w:t>
            </w:r>
          </w:p>
        </w:tc>
      </w:tr>
      <w:tr w:rsidR="001338BA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431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549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271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407</w:t>
            </w:r>
          </w:p>
        </w:tc>
      </w:tr>
      <w:tr w:rsidR="001338BA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-402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742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-282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536</w:t>
            </w:r>
          </w:p>
        </w:tc>
      </w:tr>
      <w:tr w:rsidR="001338BA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-234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593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258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437</w:t>
            </w:r>
          </w:p>
        </w:tc>
      </w:tr>
      <w:tr w:rsidR="001338BA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783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768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640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591</w:t>
            </w:r>
          </w:p>
        </w:tc>
      </w:tr>
      <w:tr w:rsidR="001338BA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321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151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259</w:t>
            </w:r>
          </w:p>
        </w:tc>
      </w:tr>
      <w:tr w:rsidR="001338BA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645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427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540</w:t>
            </w:r>
          </w:p>
        </w:tc>
      </w:tr>
      <w:tr w:rsidR="001338BA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130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258</w:t>
            </w:r>
          </w:p>
        </w:tc>
      </w:tr>
      <w:tr w:rsidR="001338BA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456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562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199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208</w:t>
            </w:r>
          </w:p>
        </w:tc>
      </w:tr>
      <w:tr w:rsidR="001338BA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116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194</w:t>
            </w:r>
          </w:p>
        </w:tc>
      </w:tr>
      <w:tr w:rsidR="001338BA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-102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427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529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-102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288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390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130</w:t>
            </w:r>
          </w:p>
        </w:tc>
        <w:tc>
          <w:tcPr>
            <w:tcW w:w="6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138</w:t>
            </w:r>
          </w:p>
        </w:tc>
      </w:tr>
      <w:tr w:rsidR="001338BA" w:rsidRPr="0075398B" w:rsidTr="00DA7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515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577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238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272</w:t>
            </w:r>
          </w:p>
        </w:tc>
      </w:tr>
      <w:tr w:rsidR="009F4FB8" w:rsidRPr="001442B2" w:rsidTr="006B32D7">
        <w:trPr>
          <w:gridBefore w:val="1"/>
          <w:gridAfter w:val="4"/>
          <w:wBefore w:w="15" w:type="dxa"/>
          <w:wAfter w:w="97" w:type="dxa"/>
        </w:trPr>
        <w:tc>
          <w:tcPr>
            <w:tcW w:w="761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F4FB8" w:rsidRPr="001442B2" w:rsidRDefault="009F4FB8" w:rsidP="008A33BF">
            <w:pPr>
              <w:pStyle w:val="afc"/>
              <w:pageBreakBefore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54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F4FB8" w:rsidRPr="001442B2" w:rsidRDefault="009F4FB8" w:rsidP="008A33BF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BD73F7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188"/>
        </w:trPr>
        <w:tc>
          <w:tcPr>
            <w:tcW w:w="153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7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Барлығы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Всего</w:t>
            </w:r>
          </w:p>
        </w:tc>
        <w:tc>
          <w:tcPr>
            <w:tcW w:w="22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Сыртқы көші-қон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4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BD73F7" w:rsidRPr="00AA2158" w:rsidRDefault="00BD73F7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</w:tr>
      <w:tr w:rsidR="00BD73F7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378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BD73F7" w:rsidRPr="003358B4" w:rsidRDefault="00BD73F7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28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BD73F7" w:rsidRPr="00770A25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</w:tr>
      <w:tr w:rsidR="00BD73F7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770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</w:tr>
      <w:tr w:rsidR="007B64E8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97" w:type="dxa"/>
          <w:trHeight w:val="63"/>
        </w:trPr>
        <w:tc>
          <w:tcPr>
            <w:tcW w:w="15183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64E8" w:rsidRPr="005F1DC4" w:rsidRDefault="007B64E8" w:rsidP="007B64E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9B5662">
              <w:rPr>
                <w:rFonts w:ascii="Calibri" w:hAnsi="Calibri"/>
                <w:b/>
                <w:sz w:val="16"/>
                <w:szCs w:val="18"/>
                <w:lang w:val="kk-KZ"/>
              </w:rPr>
              <w:t>Орыстар</w:t>
            </w:r>
            <w:r w:rsidRPr="009B5662">
              <w:rPr>
                <w:rFonts w:ascii="Calibri" w:hAnsi="Calibri"/>
                <w:b/>
                <w:sz w:val="16"/>
                <w:szCs w:val="18"/>
                <w:lang w:val="kk-KZ"/>
              </w:rPr>
              <w:br/>
              <w:t>Русские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3D3DB5" w:rsidRDefault="001338BA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-1 697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4 277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5 974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-1 678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316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1 994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-1 628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1 932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739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758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3 222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3 222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-392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1 553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1 945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-1 056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186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1 242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-1 032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1 212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218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1 149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507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604EAD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453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159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167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197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449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-95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319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433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332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266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202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487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642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406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503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307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172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251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-27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187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239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116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154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149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158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63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111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6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</w:tr>
      <w:tr w:rsidR="001338BA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Pr="005908AB" w:rsidRDefault="001338BA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421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-70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338BA" w:rsidRDefault="001338BA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208</w:t>
            </w:r>
          </w:p>
        </w:tc>
      </w:tr>
      <w:tr w:rsidR="009F4FB8" w:rsidRPr="001442B2" w:rsidTr="006B32D7">
        <w:trPr>
          <w:gridBefore w:val="1"/>
          <w:gridAfter w:val="2"/>
          <w:wBefore w:w="15" w:type="dxa"/>
          <w:wAfter w:w="26" w:type="dxa"/>
        </w:trPr>
        <w:tc>
          <w:tcPr>
            <w:tcW w:w="761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F4FB8" w:rsidRPr="001442B2" w:rsidRDefault="009F4FB8" w:rsidP="008A33BF">
            <w:pPr>
              <w:pStyle w:val="afc"/>
              <w:pageBreakBefore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620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F4FB8" w:rsidRPr="001442B2" w:rsidRDefault="009F4FB8" w:rsidP="008A33BF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BD73F7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15" w:type="dxa"/>
          <w:wAfter w:w="51" w:type="dxa"/>
          <w:trHeight w:val="188"/>
        </w:trPr>
        <w:tc>
          <w:tcPr>
            <w:tcW w:w="153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7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Барлығы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Всего</w:t>
            </w:r>
          </w:p>
        </w:tc>
        <w:tc>
          <w:tcPr>
            <w:tcW w:w="22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75398B" w:rsidRDefault="00BD73F7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Сыртқы көші-қон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45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BD73F7" w:rsidRPr="00AA2158" w:rsidRDefault="00BD73F7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5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</w:tr>
      <w:tr w:rsidR="00BD73F7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15" w:type="dxa"/>
          <w:wAfter w:w="51" w:type="dxa"/>
          <w:trHeight w:val="378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7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BD73F7" w:rsidRPr="003358B4" w:rsidRDefault="00BD73F7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28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BD73F7" w:rsidRPr="00770A25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BD73F7" w:rsidRPr="00AA2158" w:rsidRDefault="00BD73F7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</w:tr>
      <w:tr w:rsidR="00BD73F7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15" w:type="dxa"/>
          <w:wAfter w:w="51" w:type="dxa"/>
          <w:trHeight w:val="770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73F7" w:rsidRPr="0075398B" w:rsidRDefault="00BD73F7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BD73F7" w:rsidRPr="00AA2158" w:rsidRDefault="00BD73F7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</w:tr>
      <w:tr w:rsidR="007B64E8" w:rsidRPr="0075398B" w:rsidTr="006B3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1" w:type="dxa"/>
          <w:trHeight w:val="63"/>
        </w:trPr>
        <w:tc>
          <w:tcPr>
            <w:tcW w:w="15229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64E8" w:rsidRPr="004C59ED" w:rsidRDefault="007B64E8" w:rsidP="007B64E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9B5662">
              <w:rPr>
                <w:rFonts w:ascii="Calibri" w:hAnsi="Calibri"/>
                <w:b/>
                <w:sz w:val="16"/>
                <w:szCs w:val="18"/>
                <w:lang w:val="kk-KZ"/>
              </w:rPr>
              <w:t>Немістер</w:t>
            </w:r>
            <w:r w:rsidRPr="009B5662">
              <w:rPr>
                <w:rFonts w:ascii="Calibri" w:hAnsi="Calibri"/>
                <w:b/>
                <w:sz w:val="16"/>
                <w:szCs w:val="18"/>
                <w:lang w:val="kk-KZ"/>
              </w:rPr>
              <w:br/>
              <w:t>Немцы</w:t>
            </w:r>
          </w:p>
        </w:tc>
      </w:tr>
      <w:tr w:rsidR="007209BD" w:rsidRPr="0075398B" w:rsidTr="00720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Pr="003D3DB5" w:rsidRDefault="007209BD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485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647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-174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-128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366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366</w:t>
            </w:r>
          </w:p>
        </w:tc>
      </w:tr>
      <w:tr w:rsidR="007209BD" w:rsidRPr="0075398B" w:rsidTr="00720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Pr="005908AB" w:rsidRDefault="007209BD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106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-47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</w:t>
            </w:r>
          </w:p>
        </w:tc>
      </w:tr>
      <w:tr w:rsidR="007209BD" w:rsidRPr="0075398B" w:rsidTr="00720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Pr="00604EAD" w:rsidRDefault="007209BD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</w:tr>
      <w:tr w:rsidR="007209BD" w:rsidRPr="0075398B" w:rsidTr="00720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Pr="005908AB" w:rsidRDefault="007209BD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</w:tr>
      <w:tr w:rsidR="007209BD" w:rsidRPr="0075398B" w:rsidTr="00720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Pr="005908AB" w:rsidRDefault="007209BD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43</w:t>
            </w:r>
          </w:p>
        </w:tc>
      </w:tr>
      <w:tr w:rsidR="007209BD" w:rsidRPr="0075398B" w:rsidTr="00720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Pr="005908AB" w:rsidRDefault="007209BD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</w:tr>
      <w:tr w:rsidR="007209BD" w:rsidRPr="0075398B" w:rsidTr="00720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Pr="005908AB" w:rsidRDefault="007209BD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</w:tr>
      <w:tr w:rsidR="007209BD" w:rsidRPr="0075398B" w:rsidTr="00720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Pr="005908AB" w:rsidRDefault="007209BD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-19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</w:tr>
      <w:tr w:rsidR="007209BD" w:rsidRPr="0075398B" w:rsidTr="00720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Pr="005908AB" w:rsidRDefault="007209BD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</w:tr>
      <w:tr w:rsidR="007209BD" w:rsidRPr="0075398B" w:rsidTr="00720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Pr="005908AB" w:rsidRDefault="007209BD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</w:t>
            </w:r>
          </w:p>
        </w:tc>
      </w:tr>
      <w:tr w:rsidR="007209BD" w:rsidRPr="0075398B" w:rsidTr="00720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Pr="005908AB" w:rsidRDefault="007209BD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-28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29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57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44</w:t>
            </w:r>
          </w:p>
        </w:tc>
      </w:tr>
      <w:tr w:rsidR="007209BD" w:rsidRPr="0075398B" w:rsidTr="00720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Pr="005908AB" w:rsidRDefault="007209BD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-43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106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</w:t>
            </w:r>
          </w:p>
        </w:tc>
      </w:tr>
      <w:tr w:rsidR="007209BD" w:rsidRPr="0075398B" w:rsidTr="00720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Pr="005908AB" w:rsidRDefault="007209BD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</w:tr>
      <w:tr w:rsidR="007209BD" w:rsidRPr="0075398B" w:rsidTr="00720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09BD" w:rsidRPr="005908AB" w:rsidRDefault="007209BD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</w:tr>
      <w:tr w:rsidR="007209BD" w:rsidRPr="0075398B" w:rsidTr="00720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97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09BD" w:rsidRPr="005908AB" w:rsidRDefault="007209BD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209BD" w:rsidRDefault="007209BD" w:rsidP="007209BD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</w:t>
            </w:r>
          </w:p>
        </w:tc>
      </w:tr>
    </w:tbl>
    <w:p w:rsidR="00886515" w:rsidRPr="00535597" w:rsidRDefault="00886515" w:rsidP="00535597">
      <w:pPr>
        <w:pStyle w:val="afc"/>
        <w:pageBreakBefore/>
        <w:numPr>
          <w:ilvl w:val="0"/>
          <w:numId w:val="15"/>
        </w:numPr>
        <w:tabs>
          <w:tab w:val="left" w:pos="426"/>
        </w:tabs>
        <w:spacing w:before="240" w:after="240"/>
        <w:ind w:left="0" w:firstLine="0"/>
        <w:rPr>
          <w:rFonts w:ascii="Calibri" w:hAnsi="Calibri"/>
          <w:caps/>
        </w:rPr>
      </w:pPr>
      <w:r>
        <w:rPr>
          <w:rFonts w:ascii="Calibri" w:hAnsi="Calibri"/>
          <w:lang w:val="kk-KZ"/>
        </w:rPr>
        <w:lastRenderedPageBreak/>
        <w:t>Ж</w:t>
      </w:r>
      <w:r w:rsidRPr="00BD73F7">
        <w:rPr>
          <w:rFonts w:ascii="Calibri" w:hAnsi="Calibri"/>
        </w:rPr>
        <w:t xml:space="preserve">екелеген ұлттар бойынша </w:t>
      </w:r>
      <w:r w:rsidR="002A2C28">
        <w:rPr>
          <w:rFonts w:ascii="Calibri" w:hAnsi="Calibri"/>
          <w:lang w:val="kk-KZ"/>
        </w:rPr>
        <w:t>63 (58)</w:t>
      </w:r>
      <w:r w:rsidR="003B2457" w:rsidRPr="003B2457">
        <w:rPr>
          <w:rFonts w:ascii="Calibri" w:hAnsi="Calibri"/>
          <w:lang w:val="kk-KZ"/>
        </w:rPr>
        <w:t>+</w:t>
      </w:r>
      <w:r w:rsidR="003B2457">
        <w:rPr>
          <w:rFonts w:ascii="Calibri" w:hAnsi="Calibri"/>
          <w:lang w:val="kk-KZ"/>
        </w:rPr>
        <w:t xml:space="preserve"> </w:t>
      </w:r>
      <w:r w:rsidRPr="00BD73F7">
        <w:rPr>
          <w:rFonts w:ascii="Calibri" w:hAnsi="Calibri"/>
        </w:rPr>
        <w:t>жаста</w:t>
      </w:r>
      <w:r>
        <w:rPr>
          <w:rFonts w:ascii="Calibri" w:hAnsi="Calibri"/>
          <w:lang w:val="kk-KZ"/>
        </w:rPr>
        <w:t>ғы</w:t>
      </w:r>
      <w:r w:rsidRPr="00BD73F7">
        <w:rPr>
          <w:rFonts w:ascii="Calibri" w:hAnsi="Calibri"/>
        </w:rPr>
        <w:t xml:space="preserve"> халық көші-қоны</w:t>
      </w:r>
      <w:r w:rsidR="00535597">
        <w:rPr>
          <w:rFonts w:ascii="Calibri" w:hAnsi="Calibri"/>
          <w:caps/>
        </w:rPr>
        <w:br/>
      </w:r>
      <w:r w:rsidRPr="00535597">
        <w:rPr>
          <w:rFonts w:ascii="Calibri" w:hAnsi="Calibri"/>
        </w:rPr>
        <w:t xml:space="preserve">Миграция населения в возрасте </w:t>
      </w:r>
      <w:r w:rsidR="002A2C28">
        <w:rPr>
          <w:rFonts w:ascii="Calibri" w:hAnsi="Calibri"/>
          <w:lang w:val="kk-KZ"/>
        </w:rPr>
        <w:t>63 (58)</w:t>
      </w:r>
      <w:r w:rsidR="003B2457" w:rsidRPr="00535597">
        <w:rPr>
          <w:rFonts w:ascii="Calibri" w:hAnsi="Calibri"/>
          <w:lang w:val="kk-KZ"/>
        </w:rPr>
        <w:t xml:space="preserve">+ </w:t>
      </w:r>
      <w:r w:rsidRPr="00535597">
        <w:rPr>
          <w:rFonts w:ascii="Calibri" w:hAnsi="Calibri"/>
        </w:rPr>
        <w:t>по отдельным национальностям</w:t>
      </w:r>
      <w:r w:rsidR="003B2457" w:rsidRPr="00535597">
        <w:rPr>
          <w:rFonts w:ascii="Calibri" w:hAnsi="Calibri"/>
        </w:rPr>
        <w:t>*</w:t>
      </w:r>
    </w:p>
    <w:tbl>
      <w:tblPr>
        <w:tblW w:w="1529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"/>
        <w:gridCol w:w="7"/>
        <w:gridCol w:w="1526"/>
        <w:gridCol w:w="758"/>
        <w:gridCol w:w="762"/>
        <w:gridCol w:w="762"/>
        <w:gridCol w:w="7"/>
        <w:gridCol w:w="755"/>
        <w:gridCol w:w="7"/>
        <w:gridCol w:w="754"/>
        <w:gridCol w:w="7"/>
        <w:gridCol w:w="773"/>
        <w:gridCol w:w="13"/>
        <w:gridCol w:w="7"/>
        <w:gridCol w:w="752"/>
        <w:gridCol w:w="7"/>
        <w:gridCol w:w="686"/>
        <w:gridCol w:w="36"/>
        <w:gridCol w:w="32"/>
        <w:gridCol w:w="7"/>
        <w:gridCol w:w="741"/>
        <w:gridCol w:w="13"/>
        <w:gridCol w:w="12"/>
        <w:gridCol w:w="747"/>
        <w:gridCol w:w="12"/>
        <w:gridCol w:w="748"/>
        <w:gridCol w:w="12"/>
        <w:gridCol w:w="749"/>
        <w:gridCol w:w="12"/>
        <w:gridCol w:w="11"/>
        <w:gridCol w:w="736"/>
        <w:gridCol w:w="12"/>
        <w:gridCol w:w="11"/>
        <w:gridCol w:w="737"/>
        <w:gridCol w:w="12"/>
        <w:gridCol w:w="11"/>
        <w:gridCol w:w="738"/>
        <w:gridCol w:w="12"/>
        <w:gridCol w:w="11"/>
        <w:gridCol w:w="736"/>
        <w:gridCol w:w="12"/>
        <w:gridCol w:w="11"/>
        <w:gridCol w:w="737"/>
        <w:gridCol w:w="12"/>
        <w:gridCol w:w="11"/>
        <w:gridCol w:w="654"/>
        <w:gridCol w:w="6"/>
        <w:gridCol w:w="67"/>
        <w:gridCol w:w="18"/>
        <w:gridCol w:w="17"/>
      </w:tblGrid>
      <w:tr w:rsidR="00262BA5" w:rsidRPr="001442B2" w:rsidTr="00E347CF">
        <w:trPr>
          <w:gridBefore w:val="2"/>
          <w:gridAfter w:val="3"/>
          <w:wBefore w:w="22" w:type="dxa"/>
          <w:wAfter w:w="102" w:type="dxa"/>
        </w:trPr>
        <w:tc>
          <w:tcPr>
            <w:tcW w:w="7576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262BA5" w:rsidRPr="001442B2" w:rsidRDefault="00262BA5" w:rsidP="001442B2">
            <w:pPr>
              <w:pStyle w:val="afc"/>
              <w:widowControl w:val="0"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2B2"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t>а</w:t>
            </w: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дам</w:t>
            </w:r>
          </w:p>
        </w:tc>
        <w:tc>
          <w:tcPr>
            <w:tcW w:w="7591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262BA5" w:rsidRPr="001442B2" w:rsidRDefault="00262BA5" w:rsidP="001442B2">
            <w:pPr>
              <w:pStyle w:val="afc"/>
              <w:widowControl w:val="0"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человек</w:t>
            </w:r>
          </w:p>
        </w:tc>
      </w:tr>
      <w:tr w:rsidR="00886515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189"/>
        </w:trPr>
        <w:tc>
          <w:tcPr>
            <w:tcW w:w="153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75398B" w:rsidRDefault="00886515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75398B" w:rsidRDefault="00886515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Барлығы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Всего</w:t>
            </w:r>
          </w:p>
        </w:tc>
        <w:tc>
          <w:tcPr>
            <w:tcW w:w="229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75398B" w:rsidRDefault="00886515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Сыртқы көші-қон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45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886515" w:rsidRPr="00AA2158" w:rsidRDefault="00886515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45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886515" w:rsidRPr="00AA2158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</w:tr>
      <w:tr w:rsidR="00886515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381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6515" w:rsidRPr="0075398B" w:rsidRDefault="00886515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515" w:rsidRPr="0075398B" w:rsidRDefault="00886515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9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515" w:rsidRPr="0075398B" w:rsidRDefault="00886515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0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886515" w:rsidRPr="003358B4" w:rsidRDefault="00886515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29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886515" w:rsidRPr="00770A25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28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886515" w:rsidRPr="00AA2158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886515" w:rsidRPr="00AA2158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</w:tr>
      <w:tr w:rsidR="00886515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776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6515" w:rsidRPr="0075398B" w:rsidRDefault="00886515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</w:tr>
      <w:tr w:rsidR="007B64E8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108" w:type="dxa"/>
          <w:trHeight w:val="63"/>
        </w:trPr>
        <w:tc>
          <w:tcPr>
            <w:tcW w:w="15183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64E8" w:rsidRPr="00604EAD" w:rsidRDefault="007B64E8" w:rsidP="007B64E8">
            <w:pPr>
              <w:pStyle w:val="afc"/>
              <w:tabs>
                <w:tab w:val="left" w:pos="12900"/>
              </w:tabs>
              <w:rPr>
                <w:rFonts w:ascii="Calibri" w:hAnsi="Calibri"/>
                <w:bCs/>
                <w:sz w:val="16"/>
                <w:szCs w:val="16"/>
                <w:lang w:val="ru-RU" w:eastAsia="ru-RU"/>
              </w:rPr>
            </w:pPr>
            <w:r w:rsidRPr="00A71DB8">
              <w:rPr>
                <w:rFonts w:ascii="Calibri" w:hAnsi="Calibri"/>
                <w:sz w:val="16"/>
                <w:szCs w:val="18"/>
                <w:lang w:val="kk-KZ" w:eastAsia="ru-RU"/>
              </w:rPr>
              <w:t>Барлығы</w:t>
            </w:r>
            <w:r w:rsidRPr="00A71DB8">
              <w:rPr>
                <w:rFonts w:ascii="Calibri" w:hAnsi="Calibri"/>
                <w:sz w:val="16"/>
                <w:szCs w:val="18"/>
                <w:lang w:val="kk-KZ" w:eastAsia="ru-RU"/>
              </w:rPr>
              <w:br/>
              <w:t>Всего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5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3D3DB5" w:rsidRDefault="006E1584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-540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1 804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2 344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83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203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-83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76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159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44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-420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327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747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1 394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1 394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5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314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687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57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52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55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176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390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530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140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5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604EAD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139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-70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121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84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99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5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-54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-44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64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5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-96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89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-74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75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149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5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-109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67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176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60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153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5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-17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-60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47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107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5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216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216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190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180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5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-59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101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-50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91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5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151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-54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59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113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5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99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87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93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5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-93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-56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29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85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114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109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5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-56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56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5"/>
        </w:trPr>
        <w:tc>
          <w:tcPr>
            <w:tcW w:w="1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-47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81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-44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67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6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5"/>
        </w:trPr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-10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87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72</w:t>
            </w:r>
          </w:p>
        </w:tc>
      </w:tr>
      <w:tr w:rsidR="0047421E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5"/>
        </w:trPr>
        <w:tc>
          <w:tcPr>
            <w:tcW w:w="15168" w:type="dxa"/>
            <w:gridSpan w:val="4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7421E" w:rsidRPr="003B2457" w:rsidRDefault="0047421E" w:rsidP="003B2457">
            <w:pPr>
              <w:ind w:left="284"/>
            </w:pPr>
          </w:p>
        </w:tc>
      </w:tr>
      <w:tr w:rsidR="009F4FB8" w:rsidRPr="001442B2" w:rsidTr="00E347CF">
        <w:trPr>
          <w:gridBefore w:val="1"/>
          <w:gridAfter w:val="2"/>
          <w:wBefore w:w="15" w:type="dxa"/>
          <w:wAfter w:w="35" w:type="dxa"/>
        </w:trPr>
        <w:tc>
          <w:tcPr>
            <w:tcW w:w="761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F4FB8" w:rsidRPr="001442B2" w:rsidRDefault="009F4FB8" w:rsidP="008A33BF">
            <w:pPr>
              <w:pStyle w:val="afc"/>
              <w:pageBreakBefore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622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9F4FB8" w:rsidRPr="001442B2" w:rsidRDefault="009F4FB8" w:rsidP="008A33BF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886515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188"/>
        </w:trPr>
        <w:tc>
          <w:tcPr>
            <w:tcW w:w="153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75398B" w:rsidRDefault="00886515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75398B" w:rsidRDefault="00886515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Барлығы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Всего</w:t>
            </w:r>
          </w:p>
        </w:tc>
        <w:tc>
          <w:tcPr>
            <w:tcW w:w="230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75398B" w:rsidRDefault="00886515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Сыртқы көші-қон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458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886515" w:rsidRPr="00AA2158" w:rsidRDefault="00886515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45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886515" w:rsidRPr="00AA2158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</w:tr>
      <w:tr w:rsidR="00886515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378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6515" w:rsidRPr="0075398B" w:rsidRDefault="00886515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515" w:rsidRPr="0075398B" w:rsidRDefault="00886515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30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515" w:rsidRPr="0075398B" w:rsidRDefault="00886515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886515" w:rsidRPr="003358B4" w:rsidRDefault="00886515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291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886515" w:rsidRPr="00770A25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28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886515" w:rsidRPr="00AA2158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886515" w:rsidRPr="00AA2158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</w:tr>
      <w:tr w:rsidR="00886515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770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6515" w:rsidRPr="0075398B" w:rsidRDefault="00886515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</w:tr>
      <w:tr w:rsidR="007B64E8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102" w:type="dxa"/>
          <w:trHeight w:val="63"/>
        </w:trPr>
        <w:tc>
          <w:tcPr>
            <w:tcW w:w="15189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64E8" w:rsidRPr="00DA17DC" w:rsidRDefault="007B64E8" w:rsidP="007B64E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A71DB8">
              <w:rPr>
                <w:rFonts w:ascii="Calibri" w:hAnsi="Calibri"/>
                <w:b/>
                <w:sz w:val="16"/>
                <w:szCs w:val="18"/>
                <w:lang w:val="kk-KZ"/>
              </w:rPr>
              <w:t>Қазақтар</w:t>
            </w:r>
            <w:r w:rsidRPr="00A71DB8">
              <w:rPr>
                <w:rFonts w:ascii="Calibri" w:hAnsi="Calibri"/>
                <w:b/>
                <w:sz w:val="16"/>
                <w:szCs w:val="18"/>
                <w:lang w:val="kk-KZ"/>
              </w:rPr>
              <w:br/>
              <w:t>Казахи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15" w:type="dxa"/>
          <w:wAfter w:w="102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3D3DB5" w:rsidRDefault="006E1584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-344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841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1 185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-355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195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550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633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633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15" w:type="dxa"/>
          <w:wAfter w:w="102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144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196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-88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142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276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53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15" w:type="dxa"/>
          <w:wAfter w:w="102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604EAD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-57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63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80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15" w:type="dxa"/>
          <w:wAfter w:w="102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-44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68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-37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54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15" w:type="dxa"/>
          <w:wAfter w:w="102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-38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78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-35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68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15" w:type="dxa"/>
          <w:wAfter w:w="102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-56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29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-49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76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15" w:type="dxa"/>
          <w:wAfter w:w="102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-58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67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15" w:type="dxa"/>
          <w:wAfter w:w="102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99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80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15" w:type="dxa"/>
          <w:wAfter w:w="102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-27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38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15" w:type="dxa"/>
          <w:wAfter w:w="102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-57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-36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68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15" w:type="dxa"/>
          <w:wAfter w:w="102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-28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51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38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15" w:type="dxa"/>
          <w:wAfter w:w="102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-28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45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15" w:type="dxa"/>
          <w:wAfter w:w="102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15" w:type="dxa"/>
          <w:wAfter w:w="102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-42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31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-40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62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3"/>
          <w:wBefore w:w="15" w:type="dxa"/>
          <w:wAfter w:w="102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58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-34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52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38</w:t>
            </w:r>
          </w:p>
        </w:tc>
      </w:tr>
      <w:tr w:rsidR="009F4FB8" w:rsidRPr="001442B2" w:rsidTr="00E347CF">
        <w:trPr>
          <w:gridBefore w:val="1"/>
          <w:gridAfter w:val="2"/>
          <w:wBefore w:w="15" w:type="dxa"/>
          <w:wAfter w:w="35" w:type="dxa"/>
        </w:trPr>
        <w:tc>
          <w:tcPr>
            <w:tcW w:w="761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F4FB8" w:rsidRPr="001442B2" w:rsidRDefault="009F4FB8" w:rsidP="008A33BF">
            <w:pPr>
              <w:pStyle w:val="afc"/>
              <w:pageBreakBefore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622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9F4FB8" w:rsidRPr="001442B2" w:rsidRDefault="009F4FB8" w:rsidP="008A33BF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886515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188"/>
        </w:trPr>
        <w:tc>
          <w:tcPr>
            <w:tcW w:w="153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75398B" w:rsidRDefault="00886515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75398B" w:rsidRDefault="00886515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Барлығы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Всего</w:t>
            </w:r>
          </w:p>
        </w:tc>
        <w:tc>
          <w:tcPr>
            <w:tcW w:w="229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75398B" w:rsidRDefault="00886515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Сыртқы көші-қон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457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886515" w:rsidRPr="00AA2158" w:rsidRDefault="00886515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58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886515" w:rsidRPr="00AA2158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</w:tr>
      <w:tr w:rsidR="00886515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378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6515" w:rsidRPr="0075398B" w:rsidRDefault="00886515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515" w:rsidRPr="0075398B" w:rsidRDefault="00886515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9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515" w:rsidRPr="0075398B" w:rsidRDefault="00886515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886515" w:rsidRPr="003358B4" w:rsidRDefault="00886515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293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886515" w:rsidRPr="00770A25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28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886515" w:rsidRPr="00AA2158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886515" w:rsidRPr="00AA2158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</w:tr>
      <w:tr w:rsidR="00886515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770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6515" w:rsidRPr="0075398B" w:rsidRDefault="00886515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</w:tr>
      <w:tr w:rsidR="007B64E8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15291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64E8" w:rsidRPr="004310A2" w:rsidRDefault="007B64E8" w:rsidP="007B64E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A71DB8">
              <w:rPr>
                <w:rFonts w:ascii="Calibri" w:hAnsi="Calibri"/>
                <w:b/>
                <w:sz w:val="16"/>
                <w:szCs w:val="18"/>
                <w:lang w:val="kk-KZ"/>
              </w:rPr>
              <w:t>Орыстар</w:t>
            </w:r>
            <w:r w:rsidRPr="00A71DB8">
              <w:rPr>
                <w:rFonts w:ascii="Calibri" w:hAnsi="Calibri"/>
                <w:b/>
                <w:sz w:val="16"/>
                <w:szCs w:val="18"/>
                <w:lang w:val="kk-KZ"/>
              </w:rPr>
              <w:br/>
              <w:t>Русские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3D3DB5" w:rsidRDefault="006E1584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-96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598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694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48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119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-70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47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117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-25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80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105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470</w:t>
            </w:r>
          </w:p>
        </w:tc>
        <w:tc>
          <w:tcPr>
            <w:tcW w:w="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470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88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-17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-17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96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162</w:t>
            </w:r>
          </w:p>
        </w:tc>
        <w:tc>
          <w:tcPr>
            <w:tcW w:w="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66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604EAD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45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60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</w:t>
            </w:r>
          </w:p>
        </w:tc>
        <w:tc>
          <w:tcPr>
            <w:tcW w:w="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-33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-12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</w:t>
            </w:r>
          </w:p>
        </w:tc>
        <w:tc>
          <w:tcPr>
            <w:tcW w:w="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55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-34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-28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</w:t>
            </w:r>
          </w:p>
        </w:tc>
        <w:tc>
          <w:tcPr>
            <w:tcW w:w="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52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-17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86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73</w:t>
            </w:r>
          </w:p>
        </w:tc>
        <w:tc>
          <w:tcPr>
            <w:tcW w:w="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70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-18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31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43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41</w:t>
            </w:r>
          </w:p>
        </w:tc>
        <w:tc>
          <w:tcPr>
            <w:tcW w:w="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43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45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</w:t>
            </w:r>
          </w:p>
        </w:tc>
        <w:tc>
          <w:tcPr>
            <w:tcW w:w="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-20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7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</w:tr>
      <w:tr w:rsidR="006E1584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Pr="005908AB" w:rsidRDefault="006E1584" w:rsidP="00487361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</w:tr>
      <w:tr w:rsidR="009F4FB8" w:rsidRPr="001442B2" w:rsidTr="00E347CF">
        <w:trPr>
          <w:gridBefore w:val="1"/>
          <w:gridAfter w:val="2"/>
          <w:wBefore w:w="15" w:type="dxa"/>
          <w:wAfter w:w="35" w:type="dxa"/>
        </w:trPr>
        <w:tc>
          <w:tcPr>
            <w:tcW w:w="761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F4FB8" w:rsidRPr="001442B2" w:rsidRDefault="009F4FB8" w:rsidP="008A33BF">
            <w:pPr>
              <w:pStyle w:val="afc"/>
              <w:pageBreakBefore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622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9F4FB8" w:rsidRPr="001442B2" w:rsidRDefault="009F4FB8" w:rsidP="008A33BF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886515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7" w:type="dxa"/>
          <w:trHeight w:val="188"/>
        </w:trPr>
        <w:tc>
          <w:tcPr>
            <w:tcW w:w="153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75398B" w:rsidRDefault="00886515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75398B" w:rsidRDefault="00886515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Барлығы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Всего</w:t>
            </w:r>
          </w:p>
        </w:tc>
        <w:tc>
          <w:tcPr>
            <w:tcW w:w="229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75398B" w:rsidRDefault="00886515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Сыртқы көші-қон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457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886515" w:rsidRPr="00AA2158" w:rsidRDefault="00886515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56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886515" w:rsidRPr="00AA2158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</w:tr>
      <w:tr w:rsidR="00886515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7" w:type="dxa"/>
          <w:trHeight w:val="378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6515" w:rsidRPr="0075398B" w:rsidRDefault="00886515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515" w:rsidRPr="0075398B" w:rsidRDefault="00886515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9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515" w:rsidRPr="0075398B" w:rsidRDefault="00886515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2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886515" w:rsidRPr="003358B4" w:rsidRDefault="00886515" w:rsidP="0080426A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293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886515" w:rsidRPr="00770A25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28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886515" w:rsidRPr="00AA2158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2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6515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886515" w:rsidRPr="00AA2158" w:rsidRDefault="00886515" w:rsidP="0080426A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</w:tr>
      <w:tr w:rsidR="00886515" w:rsidRPr="0075398B" w:rsidTr="00E347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15" w:type="dxa"/>
          <w:wAfter w:w="17" w:type="dxa"/>
          <w:trHeight w:val="770"/>
        </w:trPr>
        <w:tc>
          <w:tcPr>
            <w:tcW w:w="153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6515" w:rsidRPr="0075398B" w:rsidRDefault="00886515" w:rsidP="0080426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886515" w:rsidRPr="00AA2158" w:rsidRDefault="00886515" w:rsidP="0080426A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</w:tr>
      <w:tr w:rsidR="007B64E8" w:rsidRPr="0075398B" w:rsidTr="007B3B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108" w:type="dxa"/>
          <w:trHeight w:val="63"/>
        </w:trPr>
        <w:tc>
          <w:tcPr>
            <w:tcW w:w="15183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64E8" w:rsidRPr="007D0D83" w:rsidRDefault="007B64E8" w:rsidP="007B64E8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A71DB8">
              <w:rPr>
                <w:rFonts w:ascii="Calibri" w:hAnsi="Calibri"/>
                <w:b/>
                <w:sz w:val="16"/>
                <w:szCs w:val="18"/>
                <w:lang w:val="kk-KZ"/>
              </w:rPr>
              <w:t>Немістер</w:t>
            </w:r>
            <w:r w:rsidRPr="00A71DB8">
              <w:rPr>
                <w:rFonts w:ascii="Calibri" w:hAnsi="Calibri"/>
                <w:b/>
                <w:sz w:val="16"/>
                <w:szCs w:val="18"/>
                <w:lang w:val="kk-KZ"/>
              </w:rPr>
              <w:br/>
              <w:t>Немцы</w:t>
            </w:r>
          </w:p>
        </w:tc>
      </w:tr>
      <w:tr w:rsidR="006E1584" w:rsidRPr="0075398B" w:rsidTr="0051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3D3DB5" w:rsidRDefault="006E1584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56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67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44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44</w:t>
            </w:r>
          </w:p>
        </w:tc>
      </w:tr>
      <w:tr w:rsidR="006E1584" w:rsidRPr="0075398B" w:rsidTr="0051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1584" w:rsidRDefault="006E1584">
            <w:pPr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Петропавл қ.ә.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</w:tr>
      <w:tr w:rsidR="006E1584" w:rsidRPr="0075398B" w:rsidTr="0051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491C37" w:rsidRDefault="006E1584" w:rsidP="00491C37">
            <w:pPr>
              <w:rPr>
                <w:rFonts w:ascii="Calibri" w:hAnsi="Calibri" w:cs="Arial CYR"/>
                <w:sz w:val="16"/>
                <w:szCs w:val="16"/>
              </w:rPr>
            </w:pPr>
            <w:r w:rsidRPr="00491C37">
              <w:rPr>
                <w:rFonts w:ascii="Calibri" w:hAnsi="Calibri" w:cs="Arial CYR"/>
                <w:sz w:val="16"/>
                <w:szCs w:val="16"/>
              </w:rPr>
              <w:t xml:space="preserve">Айыртау 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</w:tr>
      <w:tr w:rsidR="006E1584" w:rsidRPr="0075398B" w:rsidTr="0051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491C37" w:rsidRDefault="006E1584" w:rsidP="00491C37">
            <w:pPr>
              <w:rPr>
                <w:rFonts w:ascii="Calibri" w:hAnsi="Calibri" w:cs="Arial CYR"/>
                <w:sz w:val="16"/>
                <w:szCs w:val="16"/>
              </w:rPr>
            </w:pPr>
            <w:r w:rsidRPr="00491C37">
              <w:rPr>
                <w:rFonts w:ascii="Calibri" w:hAnsi="Calibri" w:cs="Arial CYR"/>
                <w:sz w:val="16"/>
                <w:szCs w:val="16"/>
              </w:rPr>
              <w:t xml:space="preserve">М. Жұмабаев 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</w:tr>
      <w:tr w:rsidR="006E1584" w:rsidRPr="0075398B" w:rsidTr="0051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491C37" w:rsidRDefault="006E1584">
            <w:pPr>
              <w:rPr>
                <w:rFonts w:ascii="Calibri" w:hAnsi="Calibri" w:cs="Arial CYR"/>
                <w:sz w:val="16"/>
                <w:szCs w:val="16"/>
              </w:rPr>
            </w:pPr>
            <w:r w:rsidRPr="00491C37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</w:tr>
      <w:tr w:rsidR="006E1584" w:rsidRPr="0075398B" w:rsidTr="0051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491C37" w:rsidRDefault="006E1584" w:rsidP="00491C37">
            <w:pPr>
              <w:rPr>
                <w:rFonts w:ascii="Calibri" w:hAnsi="Calibri" w:cs="Arial CYR"/>
                <w:sz w:val="16"/>
                <w:szCs w:val="16"/>
              </w:rPr>
            </w:pPr>
            <w:r w:rsidRPr="00491C37">
              <w:rPr>
                <w:rFonts w:ascii="Calibri" w:hAnsi="Calibri" w:cs="Arial CYR"/>
                <w:sz w:val="16"/>
                <w:szCs w:val="16"/>
              </w:rPr>
              <w:t xml:space="preserve">Жамбыл 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</w:tr>
      <w:tr w:rsidR="006E1584" w:rsidRPr="0075398B" w:rsidTr="0051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491C37" w:rsidRDefault="006E1584" w:rsidP="00491C37">
            <w:pPr>
              <w:rPr>
                <w:rFonts w:ascii="Calibri" w:hAnsi="Calibri" w:cs="Arial CYR"/>
                <w:sz w:val="16"/>
                <w:szCs w:val="16"/>
              </w:rPr>
            </w:pPr>
            <w:r w:rsidRPr="00491C37">
              <w:rPr>
                <w:rFonts w:ascii="Calibri" w:hAnsi="Calibri" w:cs="Arial CYR"/>
                <w:sz w:val="16"/>
                <w:szCs w:val="16"/>
              </w:rPr>
              <w:t xml:space="preserve">Қызылжар 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</w:tr>
      <w:tr w:rsidR="006E1584" w:rsidRPr="0075398B" w:rsidTr="0051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Pr="00491C37" w:rsidRDefault="006E1584" w:rsidP="00491C37">
            <w:pPr>
              <w:rPr>
                <w:rFonts w:ascii="Calibri" w:hAnsi="Calibri" w:cs="Arial CYR"/>
                <w:sz w:val="16"/>
                <w:szCs w:val="16"/>
              </w:rPr>
            </w:pPr>
            <w:r w:rsidRPr="00491C37">
              <w:rPr>
                <w:rFonts w:ascii="Calibri" w:hAnsi="Calibri" w:cs="Arial CYR"/>
                <w:sz w:val="16"/>
                <w:szCs w:val="16"/>
              </w:rPr>
              <w:t xml:space="preserve">Мамлют 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</w:tr>
      <w:tr w:rsidR="006E1584" w:rsidRPr="0075398B" w:rsidTr="0051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491C37" w:rsidRDefault="006E1584" w:rsidP="00491C37">
            <w:pPr>
              <w:rPr>
                <w:rFonts w:ascii="Calibri" w:hAnsi="Calibri" w:cs="Arial CYR"/>
                <w:sz w:val="16"/>
                <w:szCs w:val="16"/>
              </w:rPr>
            </w:pPr>
            <w:r w:rsidRPr="00491C37">
              <w:rPr>
                <w:rFonts w:ascii="Calibri" w:hAnsi="Calibri" w:cs="Arial CYR"/>
                <w:sz w:val="16"/>
                <w:szCs w:val="16"/>
              </w:rPr>
              <w:t xml:space="preserve">Аққайың 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</w:tr>
      <w:tr w:rsidR="006E1584" w:rsidRPr="0075398B" w:rsidTr="0051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491C37" w:rsidRDefault="006E1584" w:rsidP="00491C37">
            <w:pPr>
              <w:rPr>
                <w:rFonts w:ascii="Calibri" w:hAnsi="Calibri" w:cs="Arial CYR"/>
                <w:sz w:val="16"/>
                <w:szCs w:val="16"/>
              </w:rPr>
            </w:pPr>
            <w:r w:rsidRPr="00491C37">
              <w:rPr>
                <w:rFonts w:ascii="Calibri" w:hAnsi="Calibri" w:cs="Arial CYR"/>
                <w:sz w:val="16"/>
                <w:szCs w:val="16"/>
              </w:rPr>
              <w:t xml:space="preserve">Тайынша 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</w:tr>
      <w:tr w:rsidR="006E1584" w:rsidRPr="0075398B" w:rsidTr="0051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Pr="00491C37" w:rsidRDefault="006E1584" w:rsidP="00491C37">
            <w:pPr>
              <w:rPr>
                <w:rFonts w:ascii="Calibri" w:hAnsi="Calibri" w:cs="Arial CYR"/>
                <w:sz w:val="16"/>
                <w:szCs w:val="16"/>
              </w:rPr>
            </w:pPr>
            <w:r w:rsidRPr="00491C37">
              <w:rPr>
                <w:rFonts w:ascii="Calibri" w:hAnsi="Calibri" w:cs="Arial CYR"/>
                <w:sz w:val="16"/>
                <w:szCs w:val="16"/>
              </w:rPr>
              <w:t xml:space="preserve">Тимирязев 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</w:tr>
      <w:tr w:rsidR="006E1584" w:rsidRPr="0075398B" w:rsidTr="005124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4"/>
          <w:wBefore w:w="15" w:type="dxa"/>
          <w:wAfter w:w="108" w:type="dxa"/>
          <w:trHeight w:val="283"/>
        </w:trPr>
        <w:tc>
          <w:tcPr>
            <w:tcW w:w="1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Pr="00491C37" w:rsidRDefault="006E1584" w:rsidP="004063CC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491C37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</w:t>
            </w:r>
          </w:p>
        </w:tc>
        <w:tc>
          <w:tcPr>
            <w:tcW w:w="7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</w:t>
            </w:r>
          </w:p>
        </w:tc>
        <w:tc>
          <w:tcPr>
            <w:tcW w:w="7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584" w:rsidRDefault="006E158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</w:tr>
    </w:tbl>
    <w:p w:rsidR="002F56B1" w:rsidRPr="000F1FD0" w:rsidRDefault="002F56B1" w:rsidP="000F1FD0">
      <w:pPr>
        <w:pStyle w:val="35"/>
        <w:pageBreakBefore/>
        <w:numPr>
          <w:ilvl w:val="0"/>
          <w:numId w:val="15"/>
        </w:numPr>
        <w:tabs>
          <w:tab w:val="left" w:pos="284"/>
        </w:tabs>
        <w:spacing w:before="240" w:after="240"/>
        <w:ind w:left="0" w:firstLine="0"/>
        <w:jc w:val="center"/>
        <w:rPr>
          <w:rFonts w:ascii="Calibri" w:hAnsi="Calibri"/>
          <w:sz w:val="20"/>
        </w:rPr>
      </w:pPr>
      <w:r>
        <w:rPr>
          <w:rFonts w:ascii="Calibri" w:hAnsi="Calibri"/>
          <w:sz w:val="20"/>
          <w:lang w:val="kk-KZ"/>
        </w:rPr>
        <w:lastRenderedPageBreak/>
        <w:t>Б</w:t>
      </w:r>
      <w:r w:rsidRPr="00770A25">
        <w:rPr>
          <w:rFonts w:ascii="Calibri" w:hAnsi="Calibri"/>
          <w:sz w:val="20"/>
        </w:rPr>
        <w:t xml:space="preserve">ілім деңгейі бойынша </w:t>
      </w:r>
      <w:r>
        <w:rPr>
          <w:rFonts w:ascii="Calibri" w:hAnsi="Calibri"/>
          <w:sz w:val="20"/>
          <w:lang w:val="kk-KZ"/>
        </w:rPr>
        <w:t>15 жастан асқан х</w:t>
      </w:r>
      <w:r w:rsidRPr="00770A25">
        <w:rPr>
          <w:rFonts w:ascii="Calibri" w:hAnsi="Calibri"/>
          <w:sz w:val="20"/>
        </w:rPr>
        <w:t xml:space="preserve">алық көші-қоны </w:t>
      </w:r>
      <w:r w:rsidR="000F1FD0">
        <w:rPr>
          <w:rFonts w:ascii="Calibri" w:hAnsi="Calibri"/>
          <w:sz w:val="20"/>
        </w:rPr>
        <w:br/>
      </w:r>
      <w:r w:rsidRPr="000F1FD0">
        <w:rPr>
          <w:rFonts w:ascii="Calibri" w:hAnsi="Calibri"/>
          <w:sz w:val="20"/>
        </w:rPr>
        <w:t>Миграция населения старше 15 лет по уровню образования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2"/>
        <w:gridCol w:w="983"/>
        <w:gridCol w:w="988"/>
        <w:gridCol w:w="980"/>
        <w:gridCol w:w="1010"/>
        <w:gridCol w:w="982"/>
        <w:gridCol w:w="983"/>
        <w:gridCol w:w="108"/>
        <w:gridCol w:w="865"/>
        <w:gridCol w:w="1010"/>
        <w:gridCol w:w="982"/>
        <w:gridCol w:w="841"/>
        <w:gridCol w:w="976"/>
        <w:gridCol w:w="987"/>
        <w:gridCol w:w="1825"/>
        <w:gridCol w:w="75"/>
      </w:tblGrid>
      <w:tr w:rsidR="003453E4" w:rsidRPr="001442B2" w:rsidTr="004662C3">
        <w:tc>
          <w:tcPr>
            <w:tcW w:w="76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453E4" w:rsidRPr="001442B2" w:rsidRDefault="003453E4" w:rsidP="001442B2">
            <w:pPr>
              <w:pStyle w:val="afc"/>
              <w:widowControl w:val="0"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2B2"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t>а</w:t>
            </w: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дам</w:t>
            </w:r>
          </w:p>
        </w:tc>
        <w:tc>
          <w:tcPr>
            <w:tcW w:w="75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453E4" w:rsidRPr="001442B2" w:rsidRDefault="003453E4" w:rsidP="001442B2">
            <w:pPr>
              <w:pStyle w:val="afc"/>
              <w:widowControl w:val="0"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человек</w:t>
            </w:r>
          </w:p>
        </w:tc>
      </w:tr>
      <w:tr w:rsidR="00474EB6" w:rsidRPr="00785111" w:rsidTr="004662C3">
        <w:tblPrEx>
          <w:tblLook w:val="0000"/>
        </w:tblPrEx>
        <w:trPr>
          <w:gridAfter w:val="1"/>
          <w:wAfter w:w="75" w:type="dxa"/>
          <w:cantSplit/>
          <w:trHeight w:val="244"/>
        </w:trPr>
        <w:tc>
          <w:tcPr>
            <w:tcW w:w="16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6" w:rsidRPr="00785111" w:rsidRDefault="00474EB6" w:rsidP="00A05E17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6" w:rsidRDefault="00474EB6" w:rsidP="00A05E17">
            <w:pPr>
              <w:ind w:left="-108" w:right="-108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474EB6" w:rsidRPr="00AB6822" w:rsidRDefault="00474EB6" w:rsidP="00A05E17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 xml:space="preserve">Прибыло </w:t>
            </w:r>
          </w:p>
        </w:tc>
        <w:tc>
          <w:tcPr>
            <w:tcW w:w="3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6" w:rsidRPr="00E75FA6" w:rsidRDefault="00474EB6" w:rsidP="00A05E17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>Кеткені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br/>
            </w:r>
            <w:r w:rsidRPr="00AB6822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3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6" w:rsidRDefault="00474EB6" w:rsidP="00A05E17">
            <w:pPr>
              <w:spacing w:before="40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474EB6" w:rsidRPr="00785111" w:rsidRDefault="00474EB6" w:rsidP="00A05E17">
            <w:pPr>
              <w:ind w:right="-108"/>
              <w:jc w:val="center"/>
              <w:rPr>
                <w:rFonts w:ascii="Calibri" w:hAnsi="Calibri"/>
                <w:sz w:val="16"/>
                <w:szCs w:val="16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>Сальдо миграции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74EB6" w:rsidRPr="00785111" w:rsidRDefault="00474EB6" w:rsidP="00A05E17">
            <w:pPr>
              <w:ind w:right="-108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474EB6" w:rsidRPr="00785111" w:rsidTr="004662C3">
        <w:tblPrEx>
          <w:tblLook w:val="0000"/>
        </w:tblPrEx>
        <w:trPr>
          <w:gridAfter w:val="1"/>
          <w:wAfter w:w="75" w:type="dxa"/>
          <w:cantSplit/>
          <w:trHeight w:val="305"/>
        </w:trPr>
        <w:tc>
          <w:tcPr>
            <w:tcW w:w="16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EB6" w:rsidRPr="00785111" w:rsidRDefault="00474EB6" w:rsidP="00A05E17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6" w:rsidRDefault="00474EB6" w:rsidP="00A05E17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>барлығы</w:t>
            </w:r>
          </w:p>
          <w:p w:rsidR="00474EB6" w:rsidRPr="00785111" w:rsidRDefault="00474EB6" w:rsidP="00A05E17">
            <w:pPr>
              <w:ind w:left="-113" w:right="-113"/>
              <w:jc w:val="center"/>
              <w:rPr>
                <w:rFonts w:ascii="Calibri" w:hAnsi="Calibri"/>
                <w:sz w:val="16"/>
                <w:szCs w:val="16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>всего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EB6" w:rsidRPr="00785111" w:rsidRDefault="00474EB6" w:rsidP="00A05E17">
            <w:pPr>
              <w:spacing w:before="40"/>
              <w:ind w:left="-113" w:right="-113"/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Сыртқы көші-қон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EB6" w:rsidRDefault="00474EB6" w:rsidP="00A05E17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474EB6" w:rsidRPr="00AB6822" w:rsidRDefault="00474EB6" w:rsidP="00A05E17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4EB6" w:rsidRDefault="00474EB6" w:rsidP="00A05E17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>барлығы</w:t>
            </w:r>
          </w:p>
          <w:p w:rsidR="00474EB6" w:rsidRPr="00785111" w:rsidRDefault="00474EB6" w:rsidP="00A05E17">
            <w:pPr>
              <w:ind w:left="-108" w:right="-108"/>
              <w:jc w:val="center"/>
              <w:rPr>
                <w:rFonts w:ascii="Calibri" w:hAnsi="Calibri"/>
                <w:sz w:val="16"/>
                <w:szCs w:val="16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>всего</w:t>
            </w: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4EB6" w:rsidRPr="00785111" w:rsidRDefault="00474EB6" w:rsidP="00A05E17">
            <w:pPr>
              <w:spacing w:before="40"/>
              <w:ind w:left="-113" w:right="-113"/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Сыртқы көші-қон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4EB6" w:rsidRDefault="00474EB6" w:rsidP="00A05E17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474EB6" w:rsidRPr="00AB6822" w:rsidRDefault="00474EB6" w:rsidP="00A05E17">
            <w:pPr>
              <w:spacing w:before="40"/>
              <w:jc w:val="center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4EB6" w:rsidRDefault="00474EB6" w:rsidP="00A05E17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>барлығы</w:t>
            </w:r>
          </w:p>
          <w:p w:rsidR="00474EB6" w:rsidRPr="00785111" w:rsidRDefault="00474EB6" w:rsidP="00A05E17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>всего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4EB6" w:rsidRPr="00785111" w:rsidRDefault="00474EB6" w:rsidP="00A05E17">
            <w:pPr>
              <w:spacing w:before="40"/>
              <w:ind w:left="-113" w:right="-113"/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Сыртқы көші-қон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9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EB6" w:rsidRDefault="00474EB6" w:rsidP="00A05E17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474EB6" w:rsidRPr="00785111" w:rsidRDefault="00474EB6" w:rsidP="00A05E17">
            <w:pPr>
              <w:spacing w:before="40"/>
              <w:ind w:right="-108"/>
              <w:jc w:val="center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  <w:tc>
          <w:tcPr>
            <w:tcW w:w="18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474EB6" w:rsidRPr="00785111" w:rsidRDefault="00474EB6" w:rsidP="00A05E17">
            <w:pPr>
              <w:ind w:right="-108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C41380" w:rsidRPr="00785111" w:rsidTr="004662C3">
        <w:tblPrEx>
          <w:tblLook w:val="0000"/>
        </w:tblPrEx>
        <w:trPr>
          <w:gridAfter w:val="1"/>
          <w:wAfter w:w="75" w:type="dxa"/>
          <w:cantSplit/>
          <w:trHeight w:val="409"/>
        </w:trPr>
        <w:tc>
          <w:tcPr>
            <w:tcW w:w="16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380" w:rsidRPr="00785111" w:rsidRDefault="00C41380" w:rsidP="00A05E17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0" w:rsidRPr="00785111" w:rsidRDefault="00C41380" w:rsidP="00A05E17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0" w:rsidRPr="0080426A" w:rsidRDefault="00C41380" w:rsidP="00A05E17">
            <w:pPr>
              <w:spacing w:before="40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>ТМД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 е</w:t>
            </w:r>
            <w:r w:rsidRPr="00AB6822">
              <w:rPr>
                <w:rFonts w:ascii="Calibri" w:hAnsi="Calibri"/>
                <w:sz w:val="16"/>
                <w:szCs w:val="16"/>
              </w:rPr>
              <w:t>лдері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нен</w:t>
            </w:r>
          </w:p>
          <w:p w:rsidR="00C41380" w:rsidRPr="002F56B1" w:rsidRDefault="00C41380" w:rsidP="00A05E17">
            <w:pPr>
              <w:spacing w:after="40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из </w:t>
            </w:r>
            <w:r>
              <w:rPr>
                <w:rFonts w:ascii="Calibri" w:hAnsi="Calibri"/>
                <w:sz w:val="16"/>
                <w:szCs w:val="16"/>
              </w:rPr>
              <w:t>стран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AB6822">
              <w:rPr>
                <w:rFonts w:ascii="Calibri" w:hAnsi="Calibri"/>
                <w:sz w:val="16"/>
                <w:szCs w:val="16"/>
              </w:rPr>
              <w:t>СНГ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0" w:rsidRPr="0080426A" w:rsidRDefault="00C41380" w:rsidP="00A05E17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AB6822">
              <w:rPr>
                <w:rFonts w:ascii="Calibri" w:hAnsi="Calibri"/>
                <w:sz w:val="16"/>
                <w:szCs w:val="16"/>
                <w:lang w:val="kk-KZ"/>
              </w:rPr>
              <w:t xml:space="preserve">басқа </w:t>
            </w:r>
            <w:r w:rsidRPr="00AB6822">
              <w:rPr>
                <w:rFonts w:ascii="Calibri" w:hAnsi="Calibri"/>
                <w:sz w:val="16"/>
                <w:szCs w:val="16"/>
              </w:rPr>
              <w:t>елдер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ден</w:t>
            </w:r>
          </w:p>
          <w:p w:rsidR="00C41380" w:rsidRPr="00AB6822" w:rsidRDefault="00C41380" w:rsidP="00A05E17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из </w:t>
            </w:r>
            <w:r w:rsidRPr="00AB6822">
              <w:rPr>
                <w:rFonts w:ascii="Calibri" w:hAnsi="Calibri"/>
                <w:sz w:val="16"/>
                <w:szCs w:val="16"/>
                <w:lang w:val="kk-KZ"/>
              </w:rPr>
              <w:t>други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х </w:t>
            </w:r>
            <w:r w:rsidRPr="00AB6822">
              <w:rPr>
                <w:rFonts w:ascii="Calibri" w:hAnsi="Calibri"/>
                <w:sz w:val="16"/>
                <w:szCs w:val="16"/>
              </w:rPr>
              <w:t xml:space="preserve">стран </w:t>
            </w:r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80" w:rsidRPr="00785111" w:rsidRDefault="00C41380" w:rsidP="00A05E17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0" w:rsidRPr="00785111" w:rsidRDefault="00C41380" w:rsidP="00A05E17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0" w:rsidRDefault="00C41380" w:rsidP="00A05E17">
            <w:pPr>
              <w:spacing w:before="40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>ТМД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 е</w:t>
            </w:r>
            <w:r w:rsidRPr="00AB6822">
              <w:rPr>
                <w:rFonts w:ascii="Calibri" w:hAnsi="Calibri"/>
                <w:sz w:val="16"/>
                <w:szCs w:val="16"/>
              </w:rPr>
              <w:t>лдер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іне</w:t>
            </w:r>
          </w:p>
          <w:p w:rsidR="00C41380" w:rsidRPr="002F56B1" w:rsidRDefault="00C41380" w:rsidP="00A05E17">
            <w:pPr>
              <w:spacing w:after="40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в </w:t>
            </w:r>
            <w:r>
              <w:rPr>
                <w:rFonts w:ascii="Calibri" w:hAnsi="Calibri"/>
                <w:sz w:val="16"/>
                <w:szCs w:val="16"/>
              </w:rPr>
              <w:t>страны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AB6822">
              <w:rPr>
                <w:rFonts w:ascii="Calibri" w:hAnsi="Calibri"/>
                <w:sz w:val="16"/>
                <w:szCs w:val="16"/>
              </w:rPr>
              <w:t>СНГ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0" w:rsidRPr="0080426A" w:rsidRDefault="00C41380" w:rsidP="00A05E17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AB6822">
              <w:rPr>
                <w:rFonts w:ascii="Calibri" w:hAnsi="Calibri"/>
                <w:sz w:val="16"/>
                <w:szCs w:val="16"/>
                <w:lang w:val="kk-KZ"/>
              </w:rPr>
              <w:t xml:space="preserve">басқа </w:t>
            </w:r>
            <w:r w:rsidRPr="00AB6822">
              <w:rPr>
                <w:rFonts w:ascii="Calibri" w:hAnsi="Calibri"/>
                <w:sz w:val="16"/>
                <w:szCs w:val="16"/>
              </w:rPr>
              <w:t>елдер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ге</w:t>
            </w:r>
          </w:p>
          <w:p w:rsidR="00C41380" w:rsidRPr="00AB6822" w:rsidRDefault="00C41380" w:rsidP="00A05E17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в </w:t>
            </w:r>
            <w:r w:rsidRPr="00AB6822">
              <w:rPr>
                <w:rFonts w:ascii="Calibri" w:hAnsi="Calibri"/>
                <w:sz w:val="16"/>
                <w:szCs w:val="16"/>
                <w:lang w:val="kk-KZ"/>
              </w:rPr>
              <w:t>другие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AB6822">
              <w:rPr>
                <w:rFonts w:ascii="Calibri" w:hAnsi="Calibri"/>
                <w:sz w:val="16"/>
                <w:szCs w:val="16"/>
              </w:rPr>
              <w:t xml:space="preserve">страны </w:t>
            </w:r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80" w:rsidRPr="00785111" w:rsidRDefault="00C41380" w:rsidP="00A05E17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0" w:rsidRPr="00785111" w:rsidRDefault="00C41380" w:rsidP="00A05E17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0" w:rsidRDefault="00C41380" w:rsidP="00E2691C">
            <w:pPr>
              <w:spacing w:before="40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>ТМД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 е</w:t>
            </w:r>
            <w:r w:rsidRPr="00AB6822">
              <w:rPr>
                <w:rFonts w:ascii="Calibri" w:hAnsi="Calibri"/>
                <w:sz w:val="16"/>
                <w:szCs w:val="16"/>
              </w:rPr>
              <w:t>лдер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іне</w:t>
            </w:r>
          </w:p>
          <w:p w:rsidR="00C41380" w:rsidRPr="002F56B1" w:rsidRDefault="00C41380" w:rsidP="00E2691C">
            <w:pPr>
              <w:spacing w:after="40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в </w:t>
            </w:r>
            <w:r>
              <w:rPr>
                <w:rFonts w:ascii="Calibri" w:hAnsi="Calibri"/>
                <w:sz w:val="16"/>
                <w:szCs w:val="16"/>
              </w:rPr>
              <w:t>страны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AB6822">
              <w:rPr>
                <w:rFonts w:ascii="Calibri" w:hAnsi="Calibri"/>
                <w:sz w:val="16"/>
                <w:szCs w:val="16"/>
              </w:rPr>
              <w:t>СНГ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80" w:rsidRPr="0080426A" w:rsidRDefault="00C41380" w:rsidP="00E2691C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AB6822">
              <w:rPr>
                <w:rFonts w:ascii="Calibri" w:hAnsi="Calibri"/>
                <w:sz w:val="16"/>
                <w:szCs w:val="16"/>
                <w:lang w:val="kk-KZ"/>
              </w:rPr>
              <w:t xml:space="preserve">басқа </w:t>
            </w:r>
            <w:r w:rsidRPr="00AB6822">
              <w:rPr>
                <w:rFonts w:ascii="Calibri" w:hAnsi="Calibri"/>
                <w:sz w:val="16"/>
                <w:szCs w:val="16"/>
              </w:rPr>
              <w:t>елдер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ге</w:t>
            </w:r>
          </w:p>
          <w:p w:rsidR="00C41380" w:rsidRPr="00AB6822" w:rsidRDefault="00C41380" w:rsidP="00E2691C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в </w:t>
            </w:r>
            <w:r w:rsidRPr="00AB6822">
              <w:rPr>
                <w:rFonts w:ascii="Calibri" w:hAnsi="Calibri"/>
                <w:sz w:val="16"/>
                <w:szCs w:val="16"/>
                <w:lang w:val="kk-KZ"/>
              </w:rPr>
              <w:t>другие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AB6822">
              <w:rPr>
                <w:rFonts w:ascii="Calibri" w:hAnsi="Calibri"/>
                <w:sz w:val="16"/>
                <w:szCs w:val="16"/>
              </w:rPr>
              <w:t xml:space="preserve">страны 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380" w:rsidRPr="00785111" w:rsidRDefault="00C41380" w:rsidP="00A05E17">
            <w:pPr>
              <w:ind w:right="-108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C41380" w:rsidRPr="00785111" w:rsidRDefault="00C41380" w:rsidP="00A05E17">
            <w:pPr>
              <w:ind w:right="-108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F95C40" w:rsidRPr="00785111" w:rsidTr="002F4838">
        <w:tblPrEx>
          <w:tblLook w:val="0000"/>
        </w:tblPrEx>
        <w:trPr>
          <w:gridAfter w:val="1"/>
          <w:wAfter w:w="75" w:type="dxa"/>
          <w:trHeight w:val="39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Pr="00AB6822" w:rsidRDefault="00F95C40" w:rsidP="00A05E17">
            <w:pPr>
              <w:rPr>
                <w:rFonts w:ascii="Calibri" w:hAnsi="Calibri"/>
                <w:sz w:val="16"/>
                <w:szCs w:val="16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>Жоғары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3 766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3 605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5 055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963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4 034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-1 289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-812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-48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-429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Pr="00AB6822" w:rsidRDefault="00F95C40" w:rsidP="00A05E17">
            <w:pPr>
              <w:rPr>
                <w:rFonts w:ascii="Calibri" w:hAnsi="Calibri"/>
                <w:sz w:val="16"/>
                <w:szCs w:val="16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>Высшее</w:t>
            </w:r>
          </w:p>
        </w:tc>
      </w:tr>
      <w:tr w:rsidR="00F95C40" w:rsidRPr="00785111" w:rsidTr="002F4838">
        <w:tblPrEx>
          <w:tblLook w:val="0000"/>
        </w:tblPrEx>
        <w:trPr>
          <w:gridAfter w:val="1"/>
          <w:wAfter w:w="75" w:type="dxa"/>
          <w:trHeight w:val="39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Pr="00383D82" w:rsidRDefault="00F95C40" w:rsidP="00A05E1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О</w:t>
            </w:r>
            <w:r w:rsidRPr="00383D82">
              <w:rPr>
                <w:rFonts w:ascii="Calibri" w:hAnsi="Calibri"/>
                <w:sz w:val="16"/>
                <w:szCs w:val="16"/>
              </w:rPr>
              <w:t>рта кәсіптік (арнайы)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5 057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166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4 882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6 269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1 032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5 134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-1 212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-866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-94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-252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Pr="00383D82" w:rsidRDefault="00F95C40" w:rsidP="00A05E1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С</w:t>
            </w:r>
            <w:r w:rsidRPr="00383D82">
              <w:rPr>
                <w:rFonts w:ascii="Calibri" w:hAnsi="Calibri"/>
                <w:sz w:val="16"/>
                <w:szCs w:val="16"/>
              </w:rPr>
              <w:t>реднее профессиональное (специальное)</w:t>
            </w:r>
          </w:p>
        </w:tc>
      </w:tr>
      <w:tr w:rsidR="00F95C40" w:rsidRPr="00785111" w:rsidTr="002F4838">
        <w:tblPrEx>
          <w:tblLook w:val="0000"/>
        </w:tblPrEx>
        <w:trPr>
          <w:gridAfter w:val="1"/>
          <w:wAfter w:w="75" w:type="dxa"/>
          <w:trHeight w:val="39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Pr="00383D82" w:rsidRDefault="00F95C40" w:rsidP="00A05E17">
            <w:pPr>
              <w:rPr>
                <w:rFonts w:ascii="Calibri" w:hAnsi="Calibri"/>
                <w:sz w:val="16"/>
                <w:szCs w:val="16"/>
              </w:rPr>
            </w:pPr>
            <w:r w:rsidRPr="00383D82">
              <w:rPr>
                <w:rFonts w:ascii="Calibri" w:hAnsi="Calibri"/>
                <w:sz w:val="16"/>
                <w:szCs w:val="16"/>
              </w:rPr>
              <w:t>Жалпы орта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4 320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4 148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5 301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453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4 796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-981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-308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-25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-648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5C40" w:rsidRPr="00383D82" w:rsidRDefault="00F95C40" w:rsidP="00A05E17">
            <w:pPr>
              <w:rPr>
                <w:rFonts w:ascii="Calibri" w:hAnsi="Calibri"/>
                <w:sz w:val="16"/>
                <w:szCs w:val="16"/>
              </w:rPr>
            </w:pPr>
            <w:r w:rsidRPr="00383D82">
              <w:rPr>
                <w:rFonts w:ascii="Calibri" w:hAnsi="Calibri"/>
                <w:sz w:val="16"/>
                <w:szCs w:val="16"/>
              </w:rPr>
              <w:t>Среднее общее</w:t>
            </w:r>
          </w:p>
        </w:tc>
      </w:tr>
      <w:tr w:rsidR="00F95C40" w:rsidRPr="00785111" w:rsidTr="002F4838">
        <w:tblPrEx>
          <w:tblLook w:val="0000"/>
        </w:tblPrEx>
        <w:trPr>
          <w:gridAfter w:val="1"/>
          <w:wAfter w:w="75" w:type="dxa"/>
          <w:trHeight w:val="397"/>
        </w:trPr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5C40" w:rsidRPr="00383D82" w:rsidRDefault="00F95C40" w:rsidP="00A05E17">
            <w:pPr>
              <w:rPr>
                <w:rFonts w:ascii="Calibri" w:hAnsi="Calibri"/>
                <w:sz w:val="16"/>
                <w:szCs w:val="16"/>
              </w:rPr>
            </w:pPr>
            <w:r w:rsidRPr="00383D82">
              <w:rPr>
                <w:rFonts w:ascii="Calibri" w:hAnsi="Calibri"/>
                <w:sz w:val="16"/>
                <w:szCs w:val="16"/>
              </w:rPr>
              <w:t>жалпы негізгі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3 361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3 250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3 644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265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3 329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-283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-179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-25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5C40" w:rsidRDefault="00F95C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-79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5C40" w:rsidRPr="00383D82" w:rsidRDefault="00F95C40" w:rsidP="00A05E17">
            <w:pPr>
              <w:rPr>
                <w:rFonts w:ascii="Calibri" w:hAnsi="Calibri"/>
                <w:sz w:val="16"/>
                <w:szCs w:val="16"/>
              </w:rPr>
            </w:pPr>
            <w:r w:rsidRPr="00383D82">
              <w:rPr>
                <w:rFonts w:ascii="Calibri" w:hAnsi="Calibri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sz w:val="16"/>
                <w:szCs w:val="16"/>
              </w:rPr>
              <w:t>О</w:t>
            </w:r>
            <w:r w:rsidRPr="00383D82">
              <w:rPr>
                <w:rFonts w:ascii="Calibri" w:hAnsi="Calibri"/>
                <w:sz w:val="16"/>
                <w:szCs w:val="16"/>
              </w:rPr>
              <w:t>сновное среднее</w:t>
            </w:r>
          </w:p>
        </w:tc>
      </w:tr>
    </w:tbl>
    <w:p w:rsidR="00ED5A00" w:rsidRDefault="00ED5A00" w:rsidP="002F56B1">
      <w:pPr>
        <w:pStyle w:val="afc"/>
        <w:spacing w:before="60" w:after="60"/>
        <w:jc w:val="left"/>
        <w:rPr>
          <w:rFonts w:ascii="Calibri" w:hAnsi="Calibri"/>
          <w:b w:val="0"/>
          <w:sz w:val="16"/>
          <w:szCs w:val="16"/>
          <w:lang w:val="kk-KZ"/>
        </w:rPr>
      </w:pPr>
    </w:p>
    <w:p w:rsidR="0080426A" w:rsidRPr="000F1FD0" w:rsidRDefault="00ED5A00" w:rsidP="000F1FD0">
      <w:pPr>
        <w:pStyle w:val="35"/>
        <w:pageBreakBefore/>
        <w:numPr>
          <w:ilvl w:val="0"/>
          <w:numId w:val="15"/>
        </w:numPr>
        <w:tabs>
          <w:tab w:val="left" w:pos="284"/>
        </w:tabs>
        <w:spacing w:before="240" w:after="240"/>
        <w:ind w:left="0" w:firstLine="0"/>
        <w:jc w:val="center"/>
        <w:rPr>
          <w:rFonts w:ascii="Calibri" w:hAnsi="Calibri"/>
          <w:sz w:val="20"/>
          <w:lang w:val="kk-KZ"/>
        </w:rPr>
      </w:pPr>
      <w:r>
        <w:rPr>
          <w:rFonts w:ascii="Calibri" w:hAnsi="Calibri"/>
          <w:sz w:val="20"/>
          <w:lang w:val="kk-KZ"/>
        </w:rPr>
        <w:lastRenderedPageBreak/>
        <w:t>М</w:t>
      </w:r>
      <w:r w:rsidRPr="00ED5A00">
        <w:rPr>
          <w:rFonts w:ascii="Calibri" w:hAnsi="Calibri"/>
          <w:sz w:val="20"/>
          <w:lang w:val="kk-KZ"/>
        </w:rPr>
        <w:t>аманды</w:t>
      </w:r>
      <w:r>
        <w:rPr>
          <w:rFonts w:ascii="Calibri" w:hAnsi="Calibri"/>
          <w:sz w:val="20"/>
          <w:lang w:val="kk-KZ"/>
        </w:rPr>
        <w:t>қтар</w:t>
      </w:r>
      <w:r w:rsidRPr="00ED5A00">
        <w:rPr>
          <w:rFonts w:ascii="Calibri" w:hAnsi="Calibri"/>
          <w:sz w:val="20"/>
          <w:lang w:val="kk-KZ"/>
        </w:rPr>
        <w:t xml:space="preserve"> бойынша </w:t>
      </w:r>
      <w:r>
        <w:rPr>
          <w:rFonts w:ascii="Calibri" w:hAnsi="Calibri"/>
          <w:sz w:val="20"/>
          <w:lang w:val="kk-KZ"/>
        </w:rPr>
        <w:t>15 жастан асқан х</w:t>
      </w:r>
      <w:r w:rsidRPr="00ED1A59">
        <w:rPr>
          <w:rFonts w:ascii="Calibri" w:hAnsi="Calibri"/>
          <w:sz w:val="20"/>
          <w:lang w:val="kk-KZ"/>
        </w:rPr>
        <w:t xml:space="preserve">алық </w:t>
      </w:r>
      <w:r w:rsidR="0080426A" w:rsidRPr="00ED5A00">
        <w:rPr>
          <w:rFonts w:ascii="Calibri" w:hAnsi="Calibri"/>
          <w:sz w:val="20"/>
          <w:lang w:val="kk-KZ"/>
        </w:rPr>
        <w:t>көші-қоны</w:t>
      </w:r>
      <w:r w:rsidR="000F1FD0">
        <w:rPr>
          <w:rFonts w:ascii="Calibri" w:hAnsi="Calibri"/>
          <w:sz w:val="20"/>
          <w:lang w:val="kk-KZ"/>
        </w:rPr>
        <w:br/>
      </w:r>
      <w:r w:rsidRPr="000F1FD0">
        <w:rPr>
          <w:rFonts w:ascii="Calibri" w:hAnsi="Calibri"/>
          <w:sz w:val="20"/>
          <w:lang w:val="kk-KZ"/>
        </w:rPr>
        <w:t>М</w:t>
      </w:r>
      <w:r w:rsidR="0080426A" w:rsidRPr="000F1FD0">
        <w:rPr>
          <w:rFonts w:ascii="Calibri" w:hAnsi="Calibri"/>
          <w:sz w:val="20"/>
          <w:lang w:val="kk-KZ"/>
        </w:rPr>
        <w:t xml:space="preserve">играция населения </w:t>
      </w:r>
      <w:r w:rsidRPr="000F1FD0">
        <w:rPr>
          <w:rFonts w:ascii="Calibri" w:hAnsi="Calibri"/>
          <w:sz w:val="20"/>
          <w:lang w:val="kk-KZ"/>
        </w:rPr>
        <w:t xml:space="preserve">старше 15 лет </w:t>
      </w:r>
      <w:r w:rsidR="0080426A" w:rsidRPr="000F1FD0">
        <w:rPr>
          <w:rFonts w:ascii="Calibri" w:hAnsi="Calibri"/>
          <w:sz w:val="20"/>
          <w:lang w:val="kk-KZ"/>
        </w:rPr>
        <w:t>по специальностям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"/>
        <w:gridCol w:w="979"/>
        <w:gridCol w:w="986"/>
        <w:gridCol w:w="974"/>
        <w:gridCol w:w="1010"/>
        <w:gridCol w:w="978"/>
        <w:gridCol w:w="979"/>
        <w:gridCol w:w="107"/>
        <w:gridCol w:w="857"/>
        <w:gridCol w:w="1010"/>
        <w:gridCol w:w="978"/>
        <w:gridCol w:w="849"/>
        <w:gridCol w:w="965"/>
        <w:gridCol w:w="985"/>
        <w:gridCol w:w="1835"/>
        <w:gridCol w:w="73"/>
      </w:tblGrid>
      <w:tr w:rsidR="003453E4" w:rsidRPr="001442B2" w:rsidTr="00075DFC">
        <w:tc>
          <w:tcPr>
            <w:tcW w:w="769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453E4" w:rsidRPr="001442B2" w:rsidRDefault="003453E4" w:rsidP="001442B2">
            <w:pPr>
              <w:pStyle w:val="afc"/>
              <w:widowControl w:val="0"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bookmarkStart w:id="0" w:name="OLE_LINK1"/>
            <w:r w:rsidRPr="001442B2"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t>а</w:t>
            </w: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дам</w:t>
            </w:r>
          </w:p>
        </w:tc>
        <w:tc>
          <w:tcPr>
            <w:tcW w:w="75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453E4" w:rsidRPr="001442B2" w:rsidRDefault="003453E4" w:rsidP="001442B2">
            <w:pPr>
              <w:pStyle w:val="afc"/>
              <w:widowControl w:val="0"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человек</w:t>
            </w:r>
          </w:p>
        </w:tc>
      </w:tr>
      <w:tr w:rsidR="00E75FA6" w:rsidRPr="000F1FD0" w:rsidTr="00075DFC">
        <w:tblPrEx>
          <w:tblLook w:val="0000"/>
        </w:tblPrEx>
        <w:trPr>
          <w:gridAfter w:val="1"/>
          <w:wAfter w:w="73" w:type="dxa"/>
          <w:cantSplit/>
          <w:trHeight w:val="244"/>
        </w:trPr>
        <w:tc>
          <w:tcPr>
            <w:tcW w:w="16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FA6" w:rsidRPr="000F1FD0" w:rsidRDefault="00E75FA6" w:rsidP="0080426A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3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FA6" w:rsidRDefault="00E75FA6" w:rsidP="0080426A">
            <w:pPr>
              <w:ind w:left="-108" w:right="-108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0F1FD0">
              <w:rPr>
                <w:rFonts w:ascii="Calibri" w:hAnsi="Calibri"/>
                <w:sz w:val="16"/>
                <w:szCs w:val="16"/>
                <w:lang w:val="kk-KZ"/>
              </w:rPr>
              <w:t>Келгені</w:t>
            </w:r>
          </w:p>
          <w:p w:rsidR="00E75FA6" w:rsidRPr="000F1FD0" w:rsidRDefault="00E75FA6" w:rsidP="0080426A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0F1FD0">
              <w:rPr>
                <w:rFonts w:ascii="Calibri" w:hAnsi="Calibri"/>
                <w:sz w:val="16"/>
                <w:szCs w:val="16"/>
                <w:lang w:val="kk-KZ"/>
              </w:rPr>
              <w:t xml:space="preserve">Прибыло </w:t>
            </w:r>
          </w:p>
        </w:tc>
        <w:tc>
          <w:tcPr>
            <w:tcW w:w="3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FA6" w:rsidRPr="00E75FA6" w:rsidRDefault="00E75FA6" w:rsidP="00E75FA6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0F1FD0">
              <w:rPr>
                <w:rFonts w:ascii="Calibri" w:hAnsi="Calibri"/>
                <w:sz w:val="16"/>
                <w:szCs w:val="16"/>
                <w:lang w:val="kk-KZ"/>
              </w:rPr>
              <w:t>Кеткені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br/>
            </w:r>
            <w:r w:rsidRPr="000F1FD0">
              <w:rPr>
                <w:rFonts w:ascii="Calibri" w:hAnsi="Calibri"/>
                <w:sz w:val="16"/>
                <w:szCs w:val="16"/>
                <w:lang w:val="kk-KZ"/>
              </w:rPr>
              <w:t xml:space="preserve">Выбыло </w:t>
            </w:r>
          </w:p>
        </w:tc>
        <w:tc>
          <w:tcPr>
            <w:tcW w:w="3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FA6" w:rsidRDefault="00E75FA6" w:rsidP="0080426A">
            <w:pPr>
              <w:spacing w:before="40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0F1FD0">
              <w:rPr>
                <w:rFonts w:ascii="Calibri" w:hAnsi="Calibri"/>
                <w:sz w:val="16"/>
                <w:szCs w:val="16"/>
                <w:lang w:val="kk-KZ"/>
              </w:rPr>
              <w:t>Көші-қон айырымы</w:t>
            </w:r>
          </w:p>
          <w:p w:rsidR="00E75FA6" w:rsidRPr="000F1FD0" w:rsidRDefault="00E75FA6" w:rsidP="0080426A">
            <w:pPr>
              <w:ind w:right="-108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0F1FD0">
              <w:rPr>
                <w:rFonts w:ascii="Calibri" w:hAnsi="Calibri"/>
                <w:sz w:val="16"/>
                <w:szCs w:val="16"/>
                <w:lang w:val="kk-KZ"/>
              </w:rPr>
              <w:t>Сальдо миграции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E75FA6" w:rsidRPr="000F1FD0" w:rsidRDefault="00E75FA6" w:rsidP="0080426A">
            <w:pPr>
              <w:ind w:right="-108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</w:tr>
      <w:tr w:rsidR="00E75FA6" w:rsidRPr="00785111" w:rsidTr="00075DFC">
        <w:tblPrEx>
          <w:tblLook w:val="0000"/>
        </w:tblPrEx>
        <w:trPr>
          <w:gridAfter w:val="1"/>
          <w:wAfter w:w="73" w:type="dxa"/>
          <w:cantSplit/>
          <w:trHeight w:val="305"/>
        </w:trPr>
        <w:tc>
          <w:tcPr>
            <w:tcW w:w="16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FA6" w:rsidRPr="00785111" w:rsidRDefault="00E75FA6" w:rsidP="0080426A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FA6" w:rsidRDefault="00E75FA6" w:rsidP="00E75FA6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0F1FD0">
              <w:rPr>
                <w:rFonts w:ascii="Calibri" w:hAnsi="Calibri"/>
                <w:sz w:val="16"/>
                <w:szCs w:val="16"/>
                <w:lang w:val="kk-KZ"/>
              </w:rPr>
              <w:t>барлығы</w:t>
            </w:r>
          </w:p>
          <w:p w:rsidR="00E75FA6" w:rsidRPr="000F1FD0" w:rsidRDefault="00E75FA6" w:rsidP="00E75FA6">
            <w:pPr>
              <w:ind w:left="-113" w:right="-113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0F1FD0">
              <w:rPr>
                <w:rFonts w:ascii="Calibri" w:hAnsi="Calibri"/>
                <w:sz w:val="16"/>
                <w:szCs w:val="16"/>
                <w:lang w:val="kk-KZ"/>
              </w:rPr>
              <w:t>всего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FA6" w:rsidRPr="00785111" w:rsidRDefault="00E75FA6" w:rsidP="00E75FA6">
            <w:pPr>
              <w:spacing w:before="40"/>
              <w:ind w:left="-113" w:right="-113"/>
              <w:jc w:val="center"/>
              <w:rPr>
                <w:rFonts w:ascii="Calibri" w:hAnsi="Calibri"/>
                <w:sz w:val="16"/>
                <w:szCs w:val="16"/>
              </w:rPr>
            </w:pPr>
            <w:r w:rsidRPr="000F1FD0">
              <w:rPr>
                <w:rFonts w:ascii="Calibri" w:hAnsi="Calibri"/>
                <w:sz w:val="16"/>
                <w:szCs w:val="16"/>
                <w:lang w:val="kk-KZ"/>
              </w:rPr>
              <w:t>Сыртқы көші-қон</w:t>
            </w:r>
            <w:r w:rsidRPr="000F1FD0">
              <w:rPr>
                <w:rFonts w:ascii="Calibri" w:hAnsi="Calibri"/>
                <w:sz w:val="16"/>
                <w:szCs w:val="16"/>
                <w:lang w:val="kk-KZ"/>
              </w:rPr>
              <w:br/>
              <w:t>Внешняя мигра</w:t>
            </w:r>
            <w:r w:rsidRPr="0075398B">
              <w:rPr>
                <w:rFonts w:ascii="Calibri" w:hAnsi="Calibri"/>
                <w:sz w:val="16"/>
                <w:szCs w:val="16"/>
              </w:rPr>
              <w:t>ция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5FA6" w:rsidRDefault="00E75FA6" w:rsidP="00E75FA6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E75FA6" w:rsidRPr="00AB6822" w:rsidRDefault="00E75FA6" w:rsidP="00E75FA6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5FA6" w:rsidRDefault="00E75FA6" w:rsidP="00E75FA6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>барлығы</w:t>
            </w:r>
          </w:p>
          <w:p w:rsidR="00E75FA6" w:rsidRPr="00785111" w:rsidRDefault="00E75FA6" w:rsidP="00E75FA6">
            <w:pPr>
              <w:ind w:left="-108" w:right="-108"/>
              <w:jc w:val="center"/>
              <w:rPr>
                <w:rFonts w:ascii="Calibri" w:hAnsi="Calibri"/>
                <w:sz w:val="16"/>
                <w:szCs w:val="16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>всего</w:t>
            </w:r>
          </w:p>
        </w:tc>
        <w:tc>
          <w:tcPr>
            <w:tcW w:w="1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5FA6" w:rsidRPr="00785111" w:rsidRDefault="00E75FA6" w:rsidP="00E75FA6">
            <w:pPr>
              <w:spacing w:before="40"/>
              <w:ind w:left="-113" w:right="-113"/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Сыртқы көші-қон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5FA6" w:rsidRDefault="00E75FA6" w:rsidP="00E75FA6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E75FA6" w:rsidRPr="00AB6822" w:rsidRDefault="00E75FA6" w:rsidP="00E75FA6">
            <w:pPr>
              <w:spacing w:before="40"/>
              <w:jc w:val="center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5FA6" w:rsidRDefault="00E75FA6" w:rsidP="00E75FA6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>барлығы</w:t>
            </w:r>
          </w:p>
          <w:p w:rsidR="00E75FA6" w:rsidRPr="00785111" w:rsidRDefault="00E75FA6" w:rsidP="00E75FA6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>всего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5FA6" w:rsidRPr="00785111" w:rsidRDefault="00E75FA6" w:rsidP="00E75FA6">
            <w:pPr>
              <w:spacing w:before="40"/>
              <w:ind w:left="-113" w:right="-113"/>
              <w:jc w:val="center"/>
              <w:rPr>
                <w:rFonts w:ascii="Calibri" w:hAnsi="Calibri"/>
                <w:sz w:val="16"/>
                <w:szCs w:val="16"/>
              </w:rPr>
            </w:pPr>
            <w:r w:rsidRPr="0075398B">
              <w:rPr>
                <w:rFonts w:ascii="Calibri" w:hAnsi="Calibri"/>
                <w:sz w:val="16"/>
                <w:szCs w:val="16"/>
              </w:rPr>
              <w:t>Сыртқы көші-қон</w:t>
            </w:r>
            <w:r w:rsidRPr="0075398B">
              <w:rPr>
                <w:rFonts w:ascii="Calibri" w:hAnsi="Calibri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FA6" w:rsidRDefault="00E75FA6" w:rsidP="00E75FA6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E75FA6" w:rsidRPr="00785111" w:rsidRDefault="00E75FA6" w:rsidP="00E75FA6">
            <w:pPr>
              <w:spacing w:before="40"/>
              <w:ind w:right="-108"/>
              <w:jc w:val="center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  <w:tc>
          <w:tcPr>
            <w:tcW w:w="183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E75FA6" w:rsidRPr="00785111" w:rsidRDefault="00E75FA6" w:rsidP="0080426A">
            <w:pPr>
              <w:ind w:right="-108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1F1470" w:rsidRPr="00785111" w:rsidTr="00075DFC">
        <w:tblPrEx>
          <w:tblLook w:val="0000"/>
        </w:tblPrEx>
        <w:trPr>
          <w:gridAfter w:val="1"/>
          <w:wAfter w:w="73" w:type="dxa"/>
          <w:cantSplit/>
          <w:trHeight w:val="409"/>
        </w:trPr>
        <w:tc>
          <w:tcPr>
            <w:tcW w:w="16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1470" w:rsidRPr="00785111" w:rsidRDefault="001F1470" w:rsidP="0080426A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70" w:rsidRPr="00785111" w:rsidRDefault="001F1470" w:rsidP="0080426A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70" w:rsidRPr="0080426A" w:rsidRDefault="001F1470" w:rsidP="0080426A">
            <w:pPr>
              <w:spacing w:before="40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>ТМД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 е</w:t>
            </w:r>
            <w:r w:rsidRPr="00AB6822">
              <w:rPr>
                <w:rFonts w:ascii="Calibri" w:hAnsi="Calibri"/>
                <w:sz w:val="16"/>
                <w:szCs w:val="16"/>
              </w:rPr>
              <w:t>лдері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нен</w:t>
            </w:r>
          </w:p>
          <w:p w:rsidR="001F1470" w:rsidRPr="002F56B1" w:rsidRDefault="001F1470" w:rsidP="0080426A">
            <w:pPr>
              <w:spacing w:after="40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из </w:t>
            </w:r>
            <w:r>
              <w:rPr>
                <w:rFonts w:ascii="Calibri" w:hAnsi="Calibri"/>
                <w:sz w:val="16"/>
                <w:szCs w:val="16"/>
              </w:rPr>
              <w:t>стран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AB6822">
              <w:rPr>
                <w:rFonts w:ascii="Calibri" w:hAnsi="Calibri"/>
                <w:sz w:val="16"/>
                <w:szCs w:val="16"/>
              </w:rPr>
              <w:t>СНГ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70" w:rsidRPr="0080426A" w:rsidRDefault="001F1470" w:rsidP="0080426A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AB6822">
              <w:rPr>
                <w:rFonts w:ascii="Calibri" w:hAnsi="Calibri"/>
                <w:sz w:val="16"/>
                <w:szCs w:val="16"/>
                <w:lang w:val="kk-KZ"/>
              </w:rPr>
              <w:t xml:space="preserve">басқа </w:t>
            </w:r>
            <w:r w:rsidRPr="00AB6822">
              <w:rPr>
                <w:rFonts w:ascii="Calibri" w:hAnsi="Calibri"/>
                <w:sz w:val="16"/>
                <w:szCs w:val="16"/>
              </w:rPr>
              <w:t>елдер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ден</w:t>
            </w:r>
          </w:p>
          <w:p w:rsidR="001F1470" w:rsidRPr="00AB6822" w:rsidRDefault="001F1470" w:rsidP="0080426A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из </w:t>
            </w:r>
            <w:r w:rsidRPr="00AB6822">
              <w:rPr>
                <w:rFonts w:ascii="Calibri" w:hAnsi="Calibri"/>
                <w:sz w:val="16"/>
                <w:szCs w:val="16"/>
                <w:lang w:val="kk-KZ"/>
              </w:rPr>
              <w:t>други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х </w:t>
            </w:r>
            <w:r w:rsidRPr="00AB6822">
              <w:rPr>
                <w:rFonts w:ascii="Calibri" w:hAnsi="Calibri"/>
                <w:sz w:val="16"/>
                <w:szCs w:val="16"/>
              </w:rPr>
              <w:t xml:space="preserve">стран </w:t>
            </w:r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70" w:rsidRPr="00785111" w:rsidRDefault="001F1470" w:rsidP="0080426A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70" w:rsidRPr="00785111" w:rsidRDefault="001F1470" w:rsidP="0080426A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70" w:rsidRDefault="001F1470" w:rsidP="0080426A">
            <w:pPr>
              <w:spacing w:before="40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>ТМД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 е</w:t>
            </w:r>
            <w:r w:rsidRPr="00AB6822">
              <w:rPr>
                <w:rFonts w:ascii="Calibri" w:hAnsi="Calibri"/>
                <w:sz w:val="16"/>
                <w:szCs w:val="16"/>
              </w:rPr>
              <w:t>лдер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іне</w:t>
            </w:r>
          </w:p>
          <w:p w:rsidR="001F1470" w:rsidRPr="002F56B1" w:rsidRDefault="001F1470" w:rsidP="0080426A">
            <w:pPr>
              <w:spacing w:after="40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в </w:t>
            </w:r>
            <w:r>
              <w:rPr>
                <w:rFonts w:ascii="Calibri" w:hAnsi="Calibri"/>
                <w:sz w:val="16"/>
                <w:szCs w:val="16"/>
              </w:rPr>
              <w:t>страны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AB6822">
              <w:rPr>
                <w:rFonts w:ascii="Calibri" w:hAnsi="Calibri"/>
                <w:sz w:val="16"/>
                <w:szCs w:val="16"/>
              </w:rPr>
              <w:t>СНГ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70" w:rsidRPr="0080426A" w:rsidRDefault="001F1470" w:rsidP="0080426A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AB6822">
              <w:rPr>
                <w:rFonts w:ascii="Calibri" w:hAnsi="Calibri"/>
                <w:sz w:val="16"/>
                <w:szCs w:val="16"/>
                <w:lang w:val="kk-KZ"/>
              </w:rPr>
              <w:t xml:space="preserve">басқа </w:t>
            </w:r>
            <w:r w:rsidRPr="00AB6822">
              <w:rPr>
                <w:rFonts w:ascii="Calibri" w:hAnsi="Calibri"/>
                <w:sz w:val="16"/>
                <w:szCs w:val="16"/>
              </w:rPr>
              <w:t>елдер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ге</w:t>
            </w:r>
          </w:p>
          <w:p w:rsidR="001F1470" w:rsidRPr="00AB6822" w:rsidRDefault="001F1470" w:rsidP="0080426A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в </w:t>
            </w:r>
            <w:r w:rsidRPr="00AB6822">
              <w:rPr>
                <w:rFonts w:ascii="Calibri" w:hAnsi="Calibri"/>
                <w:sz w:val="16"/>
                <w:szCs w:val="16"/>
                <w:lang w:val="kk-KZ"/>
              </w:rPr>
              <w:t>другие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AB6822">
              <w:rPr>
                <w:rFonts w:ascii="Calibri" w:hAnsi="Calibri"/>
                <w:sz w:val="16"/>
                <w:szCs w:val="16"/>
              </w:rPr>
              <w:t xml:space="preserve">страны </w:t>
            </w:r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470" w:rsidRPr="00785111" w:rsidRDefault="001F1470" w:rsidP="0080426A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70" w:rsidRPr="00785111" w:rsidRDefault="001F1470" w:rsidP="0080426A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70" w:rsidRDefault="001F1470" w:rsidP="00D7766B">
            <w:pPr>
              <w:spacing w:before="40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AB6822">
              <w:rPr>
                <w:rFonts w:ascii="Calibri" w:hAnsi="Calibri"/>
                <w:sz w:val="16"/>
                <w:szCs w:val="16"/>
              </w:rPr>
              <w:t>ТМД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 е</w:t>
            </w:r>
            <w:r w:rsidRPr="00AB6822">
              <w:rPr>
                <w:rFonts w:ascii="Calibri" w:hAnsi="Calibri"/>
                <w:sz w:val="16"/>
                <w:szCs w:val="16"/>
              </w:rPr>
              <w:t>лдер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іне</w:t>
            </w:r>
          </w:p>
          <w:p w:rsidR="001F1470" w:rsidRPr="002F56B1" w:rsidRDefault="001F1470" w:rsidP="00D7766B">
            <w:pPr>
              <w:spacing w:after="40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в </w:t>
            </w:r>
            <w:r>
              <w:rPr>
                <w:rFonts w:ascii="Calibri" w:hAnsi="Calibri"/>
                <w:sz w:val="16"/>
                <w:szCs w:val="16"/>
              </w:rPr>
              <w:t>страны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AB6822">
              <w:rPr>
                <w:rFonts w:ascii="Calibri" w:hAnsi="Calibri"/>
                <w:sz w:val="16"/>
                <w:szCs w:val="16"/>
              </w:rPr>
              <w:t>СНГ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470" w:rsidRPr="0080426A" w:rsidRDefault="001F1470" w:rsidP="00D7766B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  <w:r w:rsidRPr="00AB6822">
              <w:rPr>
                <w:rFonts w:ascii="Calibri" w:hAnsi="Calibri"/>
                <w:sz w:val="16"/>
                <w:szCs w:val="16"/>
                <w:lang w:val="kk-KZ"/>
              </w:rPr>
              <w:t xml:space="preserve">басқа </w:t>
            </w:r>
            <w:r w:rsidRPr="00AB6822">
              <w:rPr>
                <w:rFonts w:ascii="Calibri" w:hAnsi="Calibri"/>
                <w:sz w:val="16"/>
                <w:szCs w:val="16"/>
              </w:rPr>
              <w:t>елдер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ге</w:t>
            </w:r>
          </w:p>
          <w:p w:rsidR="001F1470" w:rsidRPr="00AB6822" w:rsidRDefault="001F1470" w:rsidP="00D7766B">
            <w:pPr>
              <w:ind w:left="-57" w:right="-57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в </w:t>
            </w:r>
            <w:r w:rsidRPr="00AB6822">
              <w:rPr>
                <w:rFonts w:ascii="Calibri" w:hAnsi="Calibri"/>
                <w:sz w:val="16"/>
                <w:szCs w:val="16"/>
                <w:lang w:val="kk-KZ"/>
              </w:rPr>
              <w:t>другие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  <w:r w:rsidRPr="00AB6822">
              <w:rPr>
                <w:rFonts w:ascii="Calibri" w:hAnsi="Calibri"/>
                <w:sz w:val="16"/>
                <w:szCs w:val="16"/>
              </w:rPr>
              <w:t xml:space="preserve">страны </w:t>
            </w: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1470" w:rsidRPr="00785111" w:rsidRDefault="001F1470" w:rsidP="0080426A">
            <w:pPr>
              <w:ind w:right="-108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F1470" w:rsidRPr="00785111" w:rsidRDefault="001F1470" w:rsidP="0080426A">
            <w:pPr>
              <w:ind w:right="-108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6D17BC" w:rsidRPr="00785111" w:rsidTr="00D6561D">
        <w:tblPrEx>
          <w:tblLook w:val="0000"/>
        </w:tblPrEx>
        <w:trPr>
          <w:gridAfter w:val="1"/>
          <w:wAfter w:w="73" w:type="dxa"/>
          <w:trHeight w:val="340"/>
        </w:trPr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7BC" w:rsidRPr="00ED5A00" w:rsidRDefault="006D17BC" w:rsidP="0080426A">
            <w:pPr>
              <w:pStyle w:val="4"/>
              <w:keepNext w:val="0"/>
              <w:ind w:firstLine="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sz w:val="16"/>
                <w:szCs w:val="16"/>
                <w:lang w:val="kk-KZ" w:eastAsia="ru-RU"/>
              </w:rPr>
              <w:t>Барлығы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D17BC" w:rsidRDefault="006D17B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8 823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D17BC" w:rsidRDefault="006D17B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317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D17BC" w:rsidRDefault="006D17B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D17BC" w:rsidRDefault="006D17B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8 487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D17BC" w:rsidRDefault="006D17B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11 324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D17BC" w:rsidRDefault="006D17BC" w:rsidP="00A4155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1 995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D17BC" w:rsidRDefault="006D17BC" w:rsidP="00A41554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161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D17BC" w:rsidRDefault="006D17B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9 168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D17BC" w:rsidRDefault="006D17B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-2 501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D17BC" w:rsidRDefault="006D17B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-1678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D17BC" w:rsidRDefault="006D17B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-142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6F4" w:rsidRPr="005826F4" w:rsidRDefault="005826F4" w:rsidP="005826F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-681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7BC" w:rsidRPr="00604EAD" w:rsidRDefault="006D17BC" w:rsidP="0006671B">
            <w:pPr>
              <w:pStyle w:val="4"/>
              <w:keepNext w:val="0"/>
              <w:ind w:firstLine="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 xml:space="preserve">Всего </w:t>
            </w:r>
          </w:p>
        </w:tc>
      </w:tr>
      <w:tr w:rsidR="006D17BC" w:rsidRPr="00785111" w:rsidTr="00D6561D">
        <w:tblPrEx>
          <w:tblLook w:val="0000"/>
        </w:tblPrEx>
        <w:trPr>
          <w:gridAfter w:val="1"/>
          <w:wAfter w:w="73" w:type="dxa"/>
          <w:trHeight w:val="340"/>
        </w:trPr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7BC" w:rsidRDefault="006D17BC" w:rsidP="00C24536">
            <w:pPr>
              <w:ind w:left="113"/>
              <w:rPr>
                <w:rFonts w:ascii="Calibri" w:hAnsi="Calibri"/>
                <w:sz w:val="16"/>
                <w:szCs w:val="16"/>
                <w:lang w:val="kk-KZ"/>
              </w:rPr>
            </w:pPr>
            <w:r w:rsidRPr="00785111">
              <w:rPr>
                <w:rFonts w:ascii="Calibri" w:hAnsi="Calibri"/>
                <w:sz w:val="16"/>
                <w:szCs w:val="16"/>
              </w:rPr>
              <w:t>оның ішінде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 xml:space="preserve"> </w:t>
            </w:r>
          </w:p>
          <w:p w:rsidR="006D17BC" w:rsidRPr="00785111" w:rsidRDefault="006D17BC" w:rsidP="00C24536">
            <w:pPr>
              <w:ind w:left="113"/>
              <w:rPr>
                <w:rFonts w:ascii="Calibri" w:hAnsi="Calibri"/>
                <w:sz w:val="16"/>
                <w:szCs w:val="16"/>
              </w:rPr>
            </w:pPr>
            <w:r w:rsidRPr="00785111">
              <w:rPr>
                <w:rFonts w:ascii="Calibri" w:hAnsi="Calibri"/>
                <w:sz w:val="16"/>
                <w:szCs w:val="16"/>
              </w:rPr>
              <w:t>маманды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t>ғы</w:t>
            </w:r>
            <w:r w:rsidRPr="00785111">
              <w:rPr>
                <w:rFonts w:ascii="Calibri" w:hAnsi="Calibri"/>
                <w:sz w:val="16"/>
                <w:szCs w:val="16"/>
              </w:rPr>
              <w:t xml:space="preserve"> бойынша: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7BC" w:rsidRDefault="006D17BC" w:rsidP="00C24536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7BC" w:rsidRDefault="006D17BC" w:rsidP="00C2453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7BC" w:rsidRDefault="006D17BC" w:rsidP="00C2453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7BC" w:rsidRDefault="006D17BC" w:rsidP="00C2453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7BC" w:rsidRDefault="006D17BC" w:rsidP="00C24536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7BC" w:rsidRDefault="006D17BC" w:rsidP="00A4155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7BC" w:rsidRDefault="006D17BC" w:rsidP="00A41554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7BC" w:rsidRDefault="006D17BC" w:rsidP="00C24536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7BC" w:rsidRDefault="006D17BC" w:rsidP="00C24536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7BC" w:rsidRDefault="006D17BC" w:rsidP="00C24536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7BC" w:rsidRDefault="006D17BC" w:rsidP="00C24536">
            <w:pPr>
              <w:jc w:val="righ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7BC" w:rsidRDefault="006D17BC" w:rsidP="00C2453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17BC" w:rsidRPr="00785111" w:rsidRDefault="006D17BC" w:rsidP="00C24536">
            <w:pPr>
              <w:ind w:left="113"/>
              <w:rPr>
                <w:rFonts w:ascii="Calibri" w:hAnsi="Calibri"/>
                <w:sz w:val="16"/>
                <w:szCs w:val="16"/>
              </w:rPr>
            </w:pPr>
            <w:r w:rsidRPr="00785111">
              <w:rPr>
                <w:rFonts w:ascii="Calibri" w:hAnsi="Calibri"/>
                <w:sz w:val="16"/>
                <w:szCs w:val="16"/>
              </w:rPr>
              <w:t xml:space="preserve">в том числе </w:t>
            </w:r>
          </w:p>
          <w:p w:rsidR="006D17BC" w:rsidRPr="00785111" w:rsidRDefault="006D17BC" w:rsidP="00C24536">
            <w:pPr>
              <w:ind w:left="113"/>
              <w:rPr>
                <w:rFonts w:ascii="Calibri" w:hAnsi="Calibri"/>
                <w:sz w:val="16"/>
                <w:szCs w:val="16"/>
              </w:rPr>
            </w:pPr>
            <w:r w:rsidRPr="00785111">
              <w:rPr>
                <w:rFonts w:ascii="Calibri" w:hAnsi="Calibri"/>
                <w:sz w:val="16"/>
                <w:szCs w:val="16"/>
              </w:rPr>
              <w:t>по специальностям:</w:t>
            </w:r>
          </w:p>
        </w:tc>
      </w:tr>
      <w:tr w:rsidR="006F65C2" w:rsidRPr="00785111" w:rsidTr="00D6561D">
        <w:tblPrEx>
          <w:tblLook w:val="0000"/>
        </w:tblPrEx>
        <w:trPr>
          <w:gridAfter w:val="1"/>
          <w:wAfter w:w="73" w:type="dxa"/>
          <w:trHeight w:val="340"/>
        </w:trPr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785111" w:rsidRDefault="006F65C2" w:rsidP="0080426A">
            <w:pPr>
              <w:ind w:left="113"/>
              <w:rPr>
                <w:rFonts w:ascii="Calibri" w:hAnsi="Calibri"/>
                <w:sz w:val="16"/>
                <w:szCs w:val="16"/>
              </w:rPr>
            </w:pPr>
            <w:r w:rsidRPr="00785111">
              <w:rPr>
                <w:rFonts w:ascii="Calibri" w:hAnsi="Calibri"/>
                <w:sz w:val="16"/>
                <w:szCs w:val="16"/>
              </w:rPr>
              <w:t>сәулет-құрылыстық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131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176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-95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-45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785111" w:rsidRDefault="006F65C2" w:rsidP="0006671B">
            <w:pPr>
              <w:ind w:left="113" w:right="-108"/>
              <w:rPr>
                <w:rFonts w:ascii="Calibri" w:hAnsi="Calibri"/>
                <w:sz w:val="16"/>
                <w:szCs w:val="16"/>
              </w:rPr>
            </w:pPr>
            <w:r w:rsidRPr="00785111">
              <w:rPr>
                <w:rFonts w:ascii="Calibri" w:hAnsi="Calibri"/>
                <w:sz w:val="16"/>
                <w:szCs w:val="16"/>
              </w:rPr>
              <w:t xml:space="preserve">архитектурно-строительная </w:t>
            </w:r>
          </w:p>
        </w:tc>
      </w:tr>
      <w:tr w:rsidR="006F65C2" w:rsidRPr="00785111" w:rsidTr="009E7971">
        <w:tblPrEx>
          <w:tblLook w:val="0000"/>
        </w:tblPrEx>
        <w:trPr>
          <w:gridAfter w:val="1"/>
          <w:wAfter w:w="73" w:type="dxa"/>
          <w:trHeight w:val="340"/>
        </w:trPr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785111" w:rsidRDefault="006F65C2" w:rsidP="0080426A">
            <w:pPr>
              <w:ind w:left="113"/>
              <w:rPr>
                <w:rFonts w:ascii="Calibri" w:hAnsi="Calibri"/>
                <w:sz w:val="16"/>
                <w:szCs w:val="16"/>
                <w:lang w:val="kk-KZ"/>
              </w:rPr>
            </w:pPr>
            <w:r w:rsidRPr="00785111">
              <w:rPr>
                <w:rFonts w:ascii="Calibri" w:hAnsi="Calibri"/>
                <w:sz w:val="16"/>
                <w:szCs w:val="16"/>
              </w:rPr>
              <w:t>медицинал</w:t>
            </w:r>
            <w:r w:rsidRPr="00785111">
              <w:rPr>
                <w:rFonts w:ascii="Calibri" w:hAnsi="Calibri"/>
                <w:sz w:val="16"/>
                <w:szCs w:val="16"/>
                <w:lang w:val="kk-KZ"/>
              </w:rPr>
              <w:t>ық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628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602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614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-132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-117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-3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-12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785111" w:rsidRDefault="006F65C2" w:rsidP="0006671B">
            <w:pPr>
              <w:ind w:left="113"/>
              <w:rPr>
                <w:rFonts w:ascii="Calibri" w:hAnsi="Calibri"/>
                <w:sz w:val="16"/>
                <w:szCs w:val="16"/>
              </w:rPr>
            </w:pPr>
            <w:r w:rsidRPr="00785111">
              <w:rPr>
                <w:rFonts w:ascii="Calibri" w:hAnsi="Calibri"/>
                <w:sz w:val="16"/>
                <w:szCs w:val="16"/>
              </w:rPr>
              <w:t>медицинская</w:t>
            </w:r>
          </w:p>
        </w:tc>
      </w:tr>
      <w:tr w:rsidR="006F65C2" w:rsidRPr="00785111" w:rsidTr="009E7971">
        <w:tblPrEx>
          <w:tblLook w:val="0000"/>
        </w:tblPrEx>
        <w:trPr>
          <w:gridAfter w:val="1"/>
          <w:wAfter w:w="73" w:type="dxa"/>
          <w:trHeight w:val="340"/>
        </w:trPr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785111" w:rsidRDefault="006F65C2" w:rsidP="0080426A">
            <w:pPr>
              <w:ind w:left="113"/>
              <w:rPr>
                <w:rFonts w:ascii="Calibri" w:hAnsi="Calibri"/>
                <w:sz w:val="16"/>
                <w:szCs w:val="16"/>
              </w:rPr>
            </w:pPr>
            <w:r w:rsidRPr="00785111">
              <w:rPr>
                <w:rFonts w:ascii="Calibri" w:hAnsi="Calibri"/>
                <w:sz w:val="16"/>
                <w:szCs w:val="16"/>
              </w:rPr>
              <w:t>педагогикалық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1 763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1 723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2 025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1 663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-262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-298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-24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785111" w:rsidRDefault="006F65C2" w:rsidP="0006671B">
            <w:pPr>
              <w:ind w:left="113"/>
              <w:rPr>
                <w:rFonts w:ascii="Calibri" w:hAnsi="Calibri"/>
                <w:sz w:val="16"/>
                <w:szCs w:val="16"/>
              </w:rPr>
            </w:pPr>
            <w:r w:rsidRPr="00785111">
              <w:rPr>
                <w:rFonts w:ascii="Calibri" w:hAnsi="Calibri"/>
                <w:sz w:val="16"/>
                <w:szCs w:val="16"/>
              </w:rPr>
              <w:t xml:space="preserve">педагогическая </w:t>
            </w:r>
          </w:p>
        </w:tc>
      </w:tr>
      <w:tr w:rsidR="006F65C2" w:rsidRPr="00785111" w:rsidTr="009E7971">
        <w:tblPrEx>
          <w:tblLook w:val="0000"/>
        </w:tblPrEx>
        <w:trPr>
          <w:gridAfter w:val="1"/>
          <w:wAfter w:w="73" w:type="dxa"/>
          <w:trHeight w:val="340"/>
        </w:trPr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785111" w:rsidRDefault="006F65C2" w:rsidP="0080426A">
            <w:pPr>
              <w:ind w:left="113"/>
              <w:rPr>
                <w:rFonts w:ascii="Calibri" w:hAnsi="Calibri"/>
                <w:sz w:val="16"/>
                <w:szCs w:val="16"/>
              </w:rPr>
            </w:pPr>
            <w:r w:rsidRPr="00785111">
              <w:rPr>
                <w:rFonts w:ascii="Calibri" w:hAnsi="Calibri"/>
                <w:sz w:val="16"/>
                <w:szCs w:val="16"/>
              </w:rPr>
              <w:t>техникалық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1 342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1 243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1 890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544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1 315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-548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-451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-25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-72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785111" w:rsidRDefault="006F65C2" w:rsidP="0006671B">
            <w:pPr>
              <w:ind w:left="113"/>
              <w:rPr>
                <w:rFonts w:ascii="Calibri" w:hAnsi="Calibri"/>
                <w:sz w:val="16"/>
                <w:szCs w:val="16"/>
              </w:rPr>
            </w:pPr>
            <w:r w:rsidRPr="00785111">
              <w:rPr>
                <w:rFonts w:ascii="Calibri" w:hAnsi="Calibri"/>
                <w:sz w:val="16"/>
                <w:szCs w:val="16"/>
              </w:rPr>
              <w:t>техническая</w:t>
            </w:r>
          </w:p>
        </w:tc>
      </w:tr>
      <w:tr w:rsidR="006F65C2" w:rsidRPr="00785111" w:rsidTr="009E7971">
        <w:tblPrEx>
          <w:tblLook w:val="0000"/>
        </w:tblPrEx>
        <w:trPr>
          <w:gridAfter w:val="1"/>
          <w:wAfter w:w="73" w:type="dxa"/>
          <w:trHeight w:val="340"/>
        </w:trPr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785111" w:rsidRDefault="006F65C2" w:rsidP="0080426A">
            <w:pPr>
              <w:ind w:left="113"/>
              <w:rPr>
                <w:rFonts w:ascii="Calibri" w:hAnsi="Calibri"/>
                <w:sz w:val="16"/>
                <w:szCs w:val="16"/>
              </w:rPr>
            </w:pPr>
            <w:r w:rsidRPr="00785111">
              <w:rPr>
                <w:rFonts w:ascii="Calibri" w:hAnsi="Calibri"/>
                <w:sz w:val="16"/>
                <w:szCs w:val="16"/>
              </w:rPr>
              <w:t>экономикалық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996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943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1 375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1 003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-379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-301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-18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-60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785111" w:rsidRDefault="006F65C2" w:rsidP="0006671B">
            <w:pPr>
              <w:ind w:left="113"/>
              <w:rPr>
                <w:rFonts w:ascii="Calibri" w:hAnsi="Calibri"/>
                <w:sz w:val="16"/>
                <w:szCs w:val="16"/>
              </w:rPr>
            </w:pPr>
            <w:r w:rsidRPr="00785111">
              <w:rPr>
                <w:rFonts w:ascii="Calibri" w:hAnsi="Calibri"/>
                <w:sz w:val="16"/>
                <w:szCs w:val="16"/>
              </w:rPr>
              <w:t>экономическая</w:t>
            </w:r>
          </w:p>
        </w:tc>
      </w:tr>
      <w:tr w:rsidR="006F65C2" w:rsidRPr="00785111" w:rsidTr="009E7971">
        <w:tblPrEx>
          <w:tblLook w:val="0000"/>
        </w:tblPrEx>
        <w:trPr>
          <w:gridAfter w:val="1"/>
          <w:wAfter w:w="73" w:type="dxa"/>
          <w:trHeight w:val="340"/>
        </w:trPr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785111" w:rsidRDefault="006F65C2" w:rsidP="0080426A">
            <w:pPr>
              <w:ind w:left="113"/>
              <w:rPr>
                <w:rFonts w:ascii="Calibri" w:hAnsi="Calibri"/>
                <w:sz w:val="16"/>
                <w:szCs w:val="16"/>
              </w:rPr>
            </w:pPr>
            <w:r w:rsidRPr="00785111">
              <w:rPr>
                <w:rFonts w:ascii="Calibri" w:hAnsi="Calibri"/>
                <w:sz w:val="16"/>
                <w:szCs w:val="16"/>
              </w:rPr>
              <w:t>заңгерлік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927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905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946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859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-19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-63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785111" w:rsidRDefault="006F65C2" w:rsidP="0006671B">
            <w:pPr>
              <w:ind w:left="113"/>
              <w:rPr>
                <w:rFonts w:ascii="Calibri" w:hAnsi="Calibri"/>
                <w:sz w:val="16"/>
                <w:szCs w:val="16"/>
              </w:rPr>
            </w:pPr>
            <w:r w:rsidRPr="00785111">
              <w:rPr>
                <w:rFonts w:ascii="Calibri" w:hAnsi="Calibri"/>
                <w:sz w:val="16"/>
                <w:szCs w:val="16"/>
              </w:rPr>
              <w:t>юридическая</w:t>
            </w:r>
          </w:p>
        </w:tc>
      </w:tr>
      <w:tr w:rsidR="006F65C2" w:rsidRPr="00785111" w:rsidTr="00D6561D">
        <w:tblPrEx>
          <w:tblLook w:val="0000"/>
        </w:tblPrEx>
        <w:trPr>
          <w:gridAfter w:val="1"/>
          <w:wAfter w:w="73" w:type="dxa"/>
          <w:trHeight w:val="340"/>
        </w:trPr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785111" w:rsidRDefault="006F65C2" w:rsidP="0090449A">
            <w:pPr>
              <w:ind w:left="113" w:right="-108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  <w:lang w:val="kk-KZ"/>
              </w:rPr>
              <w:t>ауыл</w:t>
            </w:r>
            <w:r w:rsidRPr="00785111">
              <w:rPr>
                <w:rFonts w:ascii="Calibri" w:hAnsi="Calibri"/>
                <w:sz w:val="16"/>
                <w:szCs w:val="16"/>
              </w:rPr>
              <w:t>шаруашылық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573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699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605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-116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-76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-8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-32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785111" w:rsidRDefault="006F65C2" w:rsidP="0006671B">
            <w:pPr>
              <w:ind w:left="113" w:right="-108"/>
              <w:rPr>
                <w:rFonts w:ascii="Calibri" w:hAnsi="Calibri"/>
                <w:sz w:val="16"/>
                <w:szCs w:val="16"/>
              </w:rPr>
            </w:pPr>
            <w:r w:rsidRPr="00785111">
              <w:rPr>
                <w:rFonts w:ascii="Calibri" w:hAnsi="Calibri"/>
                <w:sz w:val="16"/>
                <w:szCs w:val="16"/>
              </w:rPr>
              <w:t>сельскохозяйственная</w:t>
            </w:r>
          </w:p>
        </w:tc>
      </w:tr>
      <w:tr w:rsidR="006F65C2" w:rsidRPr="00785111" w:rsidTr="00D6561D">
        <w:tblPrEx>
          <w:tblLook w:val="0000"/>
        </w:tblPrEx>
        <w:trPr>
          <w:gridAfter w:val="1"/>
          <w:wAfter w:w="73" w:type="dxa"/>
          <w:trHeight w:val="340"/>
        </w:trPr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Pr="00785111" w:rsidRDefault="006F65C2" w:rsidP="0080426A">
            <w:pPr>
              <w:ind w:left="113"/>
              <w:rPr>
                <w:rFonts w:ascii="Calibri" w:hAnsi="Calibri"/>
                <w:sz w:val="16"/>
                <w:szCs w:val="16"/>
              </w:rPr>
            </w:pPr>
            <w:r w:rsidRPr="00785111">
              <w:rPr>
                <w:rFonts w:ascii="Calibri" w:hAnsi="Calibri"/>
                <w:sz w:val="16"/>
                <w:szCs w:val="16"/>
              </w:rPr>
              <w:t>басқалар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2 446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2 367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3 396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2 933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 CYR"/>
                <w:color w:val="000000"/>
                <w:sz w:val="16"/>
                <w:szCs w:val="16"/>
              </w:rPr>
              <w:t>-950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-327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-57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Default="006F65C2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 w:cs="Arial"/>
                <w:color w:val="000000"/>
                <w:sz w:val="16"/>
                <w:szCs w:val="16"/>
              </w:rPr>
              <w:t>-566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Pr="00785111" w:rsidRDefault="006F65C2" w:rsidP="0006671B">
            <w:pPr>
              <w:ind w:left="113"/>
              <w:rPr>
                <w:rFonts w:ascii="Calibri" w:hAnsi="Calibri"/>
                <w:sz w:val="16"/>
                <w:szCs w:val="16"/>
              </w:rPr>
            </w:pPr>
            <w:r w:rsidRPr="00785111">
              <w:rPr>
                <w:rFonts w:ascii="Calibri" w:hAnsi="Calibri"/>
                <w:sz w:val="16"/>
                <w:szCs w:val="16"/>
              </w:rPr>
              <w:t xml:space="preserve">другие </w:t>
            </w:r>
          </w:p>
        </w:tc>
      </w:tr>
    </w:tbl>
    <w:bookmarkEnd w:id="0"/>
    <w:p w:rsidR="00ED1A59" w:rsidRPr="000F1FD0" w:rsidRDefault="00ED1A59" w:rsidP="000F1FD0">
      <w:pPr>
        <w:pStyle w:val="35"/>
        <w:pageBreakBefore/>
        <w:numPr>
          <w:ilvl w:val="0"/>
          <w:numId w:val="15"/>
        </w:numPr>
        <w:tabs>
          <w:tab w:val="left" w:pos="284"/>
        </w:tabs>
        <w:spacing w:before="240" w:after="240"/>
        <w:ind w:left="0" w:firstLine="0"/>
        <w:jc w:val="center"/>
        <w:rPr>
          <w:rFonts w:ascii="Calibri" w:hAnsi="Calibri"/>
          <w:sz w:val="20"/>
          <w:lang w:val="kk-KZ"/>
        </w:rPr>
      </w:pPr>
      <w:r w:rsidRPr="00363DFF">
        <w:rPr>
          <w:rFonts w:ascii="Calibri" w:hAnsi="Calibri"/>
          <w:sz w:val="20"/>
          <w:lang w:val="kk-KZ"/>
        </w:rPr>
        <w:lastRenderedPageBreak/>
        <w:t>Неке жағдайы</w:t>
      </w:r>
      <w:r w:rsidR="00363DFF">
        <w:rPr>
          <w:rFonts w:ascii="Calibri" w:hAnsi="Calibri"/>
          <w:sz w:val="20"/>
          <w:lang w:val="kk-KZ"/>
        </w:rPr>
        <w:t xml:space="preserve"> мен жекелеген ұлттар</w:t>
      </w:r>
      <w:r w:rsidRPr="00363DFF">
        <w:rPr>
          <w:rFonts w:ascii="Calibri" w:hAnsi="Calibri"/>
          <w:sz w:val="20"/>
          <w:lang w:val="kk-KZ"/>
        </w:rPr>
        <w:t xml:space="preserve"> бойынша 15 жастан асқан халық көші-қоны</w:t>
      </w:r>
      <w:r w:rsidR="000F1FD0">
        <w:rPr>
          <w:rFonts w:ascii="Calibri" w:hAnsi="Calibri"/>
          <w:sz w:val="20"/>
          <w:lang w:val="kk-KZ"/>
        </w:rPr>
        <w:br/>
      </w:r>
      <w:r w:rsidRPr="000F1FD0">
        <w:rPr>
          <w:rFonts w:ascii="Calibri" w:hAnsi="Calibri"/>
          <w:sz w:val="20"/>
          <w:lang w:val="kk-KZ"/>
        </w:rPr>
        <w:t xml:space="preserve">Миграция населения старше 15 лет по состоянию </w:t>
      </w:r>
      <w:r w:rsidR="004F4374" w:rsidRPr="000F1FD0">
        <w:rPr>
          <w:rFonts w:ascii="Calibri" w:hAnsi="Calibri"/>
          <w:sz w:val="20"/>
          <w:lang w:val="kk-KZ"/>
        </w:rPr>
        <w:t xml:space="preserve">в браке </w:t>
      </w:r>
      <w:r w:rsidR="00C2360A" w:rsidRPr="000F1FD0">
        <w:rPr>
          <w:rFonts w:ascii="Calibri" w:hAnsi="Calibri"/>
          <w:sz w:val="20"/>
          <w:lang w:val="kk-KZ"/>
        </w:rPr>
        <w:t>и отдельным национальностям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8"/>
        <w:gridCol w:w="706"/>
        <w:gridCol w:w="689"/>
        <w:gridCol w:w="690"/>
        <w:gridCol w:w="703"/>
        <w:gridCol w:w="693"/>
        <w:gridCol w:w="688"/>
        <w:gridCol w:w="6"/>
        <w:gridCol w:w="703"/>
        <w:gridCol w:w="694"/>
        <w:gridCol w:w="694"/>
        <w:gridCol w:w="9"/>
        <w:gridCol w:w="694"/>
        <w:gridCol w:w="694"/>
        <w:gridCol w:w="697"/>
        <w:gridCol w:w="703"/>
        <w:gridCol w:w="694"/>
        <w:gridCol w:w="693"/>
        <w:gridCol w:w="703"/>
        <w:gridCol w:w="692"/>
        <w:gridCol w:w="693"/>
        <w:gridCol w:w="1330"/>
        <w:gridCol w:w="31"/>
      </w:tblGrid>
      <w:tr w:rsidR="003453E4" w:rsidRPr="001442B2" w:rsidTr="009E1D87">
        <w:tc>
          <w:tcPr>
            <w:tcW w:w="762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453E4" w:rsidRPr="001442B2" w:rsidRDefault="003453E4" w:rsidP="001442B2">
            <w:pPr>
              <w:pStyle w:val="afc"/>
              <w:widowControl w:val="0"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2B2"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t>а</w:t>
            </w: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дам</w:t>
            </w:r>
          </w:p>
        </w:tc>
        <w:tc>
          <w:tcPr>
            <w:tcW w:w="762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453E4" w:rsidRPr="001442B2" w:rsidRDefault="003453E4" w:rsidP="001442B2">
            <w:pPr>
              <w:pStyle w:val="afc"/>
              <w:widowControl w:val="0"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человек</w:t>
            </w:r>
          </w:p>
        </w:tc>
      </w:tr>
      <w:tr w:rsidR="00ED1A59" w:rsidRPr="00AA2158" w:rsidTr="009E1D87">
        <w:tblPrEx>
          <w:tblLook w:val="0000"/>
        </w:tblPrEx>
        <w:trPr>
          <w:gridAfter w:val="1"/>
          <w:wAfter w:w="31" w:type="dxa"/>
          <w:cantSplit/>
          <w:trHeight w:val="64"/>
        </w:trPr>
        <w:tc>
          <w:tcPr>
            <w:tcW w:w="1348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ED1A59" w:rsidRPr="00AA2158" w:rsidRDefault="00ED1A59" w:rsidP="00751798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8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A59" w:rsidRDefault="00ED1A59" w:rsidP="0075179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Барлығы</w:t>
            </w:r>
          </w:p>
          <w:p w:rsidR="00ED1A59" w:rsidRPr="00AA2158" w:rsidRDefault="00ED1A59" w:rsidP="0075179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Всего</w:t>
            </w:r>
          </w:p>
        </w:tc>
        <w:tc>
          <w:tcPr>
            <w:tcW w:w="20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A59" w:rsidRDefault="00ED1A59" w:rsidP="0075179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Сыртқы көші-қон</w:t>
            </w:r>
          </w:p>
          <w:p w:rsidR="00ED1A59" w:rsidRPr="00AA2158" w:rsidRDefault="00ED1A59" w:rsidP="00751798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Внешняя миграция </w:t>
            </w:r>
          </w:p>
        </w:tc>
        <w:tc>
          <w:tcPr>
            <w:tcW w:w="419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A59" w:rsidRDefault="00ED1A59" w:rsidP="00751798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оның ішінде </w:t>
            </w:r>
          </w:p>
          <w:p w:rsidR="00ED1A59" w:rsidRPr="00AA2158" w:rsidRDefault="00ED1A59" w:rsidP="00751798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 том числе</w:t>
            </w:r>
          </w:p>
        </w:tc>
        <w:tc>
          <w:tcPr>
            <w:tcW w:w="41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1A59" w:rsidRDefault="00ED1A59" w:rsidP="0075179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Ішкі көші-қон</w:t>
            </w:r>
          </w:p>
          <w:p w:rsidR="00ED1A59" w:rsidRPr="00AA2158" w:rsidRDefault="00ED1A59" w:rsidP="0075179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Внутренняя миграция</w:t>
            </w:r>
          </w:p>
        </w:tc>
        <w:tc>
          <w:tcPr>
            <w:tcW w:w="1330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ED1A59" w:rsidRPr="00AA2158" w:rsidRDefault="00ED1A59" w:rsidP="00751798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</w:tr>
      <w:tr w:rsidR="00ED1A59" w:rsidRPr="00AA2158" w:rsidTr="009E1D87">
        <w:tblPrEx>
          <w:tblLook w:val="0000"/>
        </w:tblPrEx>
        <w:trPr>
          <w:gridAfter w:val="1"/>
          <w:wAfter w:w="31" w:type="dxa"/>
          <w:cantSplit/>
          <w:trHeight w:val="63"/>
        </w:trPr>
        <w:tc>
          <w:tcPr>
            <w:tcW w:w="134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D1A59" w:rsidRPr="00AA2158" w:rsidRDefault="00ED1A59" w:rsidP="00751798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59" w:rsidRPr="00AA2158" w:rsidRDefault="00ED1A59" w:rsidP="0075179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8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59" w:rsidRPr="00AA2158" w:rsidRDefault="00ED1A59" w:rsidP="0075179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09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59" w:rsidRDefault="00ED1A59" w:rsidP="00751798">
            <w:pPr>
              <w:spacing w:before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ТМД елдері</w:t>
            </w:r>
          </w:p>
          <w:p w:rsidR="00ED1A59" w:rsidRPr="003358B4" w:rsidRDefault="00ED1A59" w:rsidP="00751798">
            <w:pPr>
              <w:spacing w:after="40"/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</w:rPr>
              <w:t>страны СНГ</w:t>
            </w:r>
          </w:p>
        </w:tc>
        <w:tc>
          <w:tcPr>
            <w:tcW w:w="20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59" w:rsidRDefault="00ED1A59" w:rsidP="00751798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 xml:space="preserve">әлемнің басқа </w:t>
            </w:r>
            <w:r w:rsidRPr="00770A25">
              <w:rPr>
                <w:rFonts w:ascii="Calibri" w:hAnsi="Calibri"/>
                <w:sz w:val="16"/>
              </w:rPr>
              <w:t>елдер</w:t>
            </w:r>
            <w:r w:rsidRPr="00770A25">
              <w:rPr>
                <w:rFonts w:ascii="Calibri" w:hAnsi="Calibri"/>
                <w:sz w:val="16"/>
                <w:lang w:val="kk-KZ"/>
              </w:rPr>
              <w:t>і</w:t>
            </w:r>
          </w:p>
          <w:p w:rsidR="00ED1A59" w:rsidRPr="00770A25" w:rsidRDefault="00ED1A59" w:rsidP="00751798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770A25">
              <w:rPr>
                <w:rFonts w:ascii="Calibri" w:hAnsi="Calibri"/>
                <w:sz w:val="16"/>
                <w:lang w:val="kk-KZ"/>
              </w:rPr>
              <w:t>другие страны мира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1A59" w:rsidRDefault="00ED1A59" w:rsidP="00751798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өңіраралық</w:t>
            </w:r>
          </w:p>
          <w:p w:rsidR="00ED1A59" w:rsidRPr="00AA2158" w:rsidRDefault="00ED1A59" w:rsidP="0075179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м</w:t>
            </w:r>
            <w:r w:rsidRPr="00AA2158">
              <w:rPr>
                <w:rFonts w:ascii="Calibri" w:hAnsi="Calibri"/>
                <w:sz w:val="16"/>
                <w:szCs w:val="16"/>
              </w:rPr>
              <w:t>еж</w:t>
            </w: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1A59" w:rsidRDefault="00ED1A59" w:rsidP="00751798">
            <w:pPr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өңірліқ</w:t>
            </w:r>
          </w:p>
          <w:p w:rsidR="00ED1A59" w:rsidRPr="00AA2158" w:rsidRDefault="00ED1A59" w:rsidP="00751798">
            <w:pPr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  <w:lang w:val="kk-KZ"/>
              </w:rPr>
              <w:t>региональная</w:t>
            </w:r>
            <w:r w:rsidRPr="00AA2158">
              <w:rPr>
                <w:rFonts w:ascii="Calibri" w:hAnsi="Calibri"/>
                <w:sz w:val="16"/>
                <w:szCs w:val="16"/>
              </w:rPr>
              <w:t xml:space="preserve"> </w:t>
            </w:r>
          </w:p>
        </w:tc>
        <w:tc>
          <w:tcPr>
            <w:tcW w:w="133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ED1A59" w:rsidRPr="00AA2158" w:rsidRDefault="00ED1A59" w:rsidP="00751798">
            <w:pPr>
              <w:jc w:val="center"/>
              <w:rPr>
                <w:rFonts w:ascii="Calibri" w:hAnsi="Calibri"/>
                <w:sz w:val="16"/>
                <w:szCs w:val="16"/>
                <w:lang w:val="kk-KZ"/>
              </w:rPr>
            </w:pPr>
          </w:p>
        </w:tc>
      </w:tr>
      <w:tr w:rsidR="00ED1A59" w:rsidRPr="00AA2158" w:rsidTr="009E1D87">
        <w:tblPrEx>
          <w:tblLook w:val="0000"/>
        </w:tblPrEx>
        <w:trPr>
          <w:gridAfter w:val="1"/>
          <w:wAfter w:w="31" w:type="dxa"/>
          <w:cantSplit/>
          <w:trHeight w:val="399"/>
        </w:trPr>
        <w:tc>
          <w:tcPr>
            <w:tcW w:w="1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A59" w:rsidRPr="00AA2158" w:rsidRDefault="00ED1A59" w:rsidP="00751798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59" w:rsidRPr="00AA2158" w:rsidRDefault="00ED1A59" w:rsidP="00751798">
            <w:pPr>
              <w:spacing w:before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ED1A59" w:rsidRPr="00AA2158" w:rsidRDefault="00ED1A59" w:rsidP="00751798">
            <w:pPr>
              <w:spacing w:after="40"/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көші-қон 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айырымы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  <w:lang w:val="kk-KZ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 xml:space="preserve">выбыло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көші-қон айырымы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сальдо</w:t>
            </w:r>
            <w:r w:rsidRPr="004A5FE0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A2158">
              <w:rPr>
                <w:rFonts w:ascii="Calibri" w:hAnsi="Calibri"/>
                <w:sz w:val="16"/>
                <w:szCs w:val="16"/>
              </w:rPr>
              <w:t>миграции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келгені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прибыло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кеткені</w:t>
            </w:r>
          </w:p>
          <w:p w:rsidR="00ED1A59" w:rsidRPr="00AA2158" w:rsidRDefault="00ED1A59" w:rsidP="00751798">
            <w:pPr>
              <w:ind w:left="-113" w:right="-113"/>
              <w:jc w:val="center"/>
              <w:outlineLvl w:val="3"/>
              <w:rPr>
                <w:rFonts w:ascii="Calibri" w:hAnsi="Calibri"/>
                <w:sz w:val="16"/>
                <w:szCs w:val="16"/>
              </w:rPr>
            </w:pPr>
            <w:r w:rsidRPr="00AA2158">
              <w:rPr>
                <w:rFonts w:ascii="Calibri" w:hAnsi="Calibri"/>
                <w:sz w:val="16"/>
                <w:szCs w:val="16"/>
              </w:rPr>
              <w:t>выбыло</w:t>
            </w: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1A59" w:rsidRPr="00AA2158" w:rsidRDefault="00ED1A59" w:rsidP="00751798">
            <w:pPr>
              <w:ind w:left="-108" w:right="-108"/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</w:tr>
      <w:tr w:rsidR="009E1D87" w:rsidRPr="00ED1A59" w:rsidTr="009E1D87">
        <w:tblPrEx>
          <w:tblLook w:val="0000"/>
        </w:tblPrEx>
        <w:trPr>
          <w:gridAfter w:val="1"/>
          <w:wAfter w:w="31" w:type="dxa"/>
          <w:trHeight w:val="87"/>
        </w:trPr>
        <w:tc>
          <w:tcPr>
            <w:tcW w:w="15216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E1D87" w:rsidRPr="00604EAD" w:rsidRDefault="009E1D87" w:rsidP="00FB00FF">
            <w:pPr>
              <w:pStyle w:val="afc"/>
              <w:tabs>
                <w:tab w:val="left" w:pos="12900"/>
              </w:tabs>
              <w:rPr>
                <w:rFonts w:ascii="Calibri" w:hAnsi="Calibri"/>
                <w:bCs/>
                <w:sz w:val="16"/>
                <w:szCs w:val="16"/>
                <w:lang w:val="ru-RU" w:eastAsia="ru-RU"/>
              </w:rPr>
            </w:pPr>
            <w:r w:rsidRPr="00A71DB8">
              <w:rPr>
                <w:rFonts w:ascii="Calibri" w:hAnsi="Calibri"/>
                <w:sz w:val="16"/>
                <w:szCs w:val="18"/>
                <w:lang w:val="kk-KZ" w:eastAsia="ru-RU"/>
              </w:rPr>
              <w:t>Барлығы</w:t>
            </w:r>
            <w:r w:rsidRPr="00A71DB8">
              <w:rPr>
                <w:rFonts w:ascii="Calibri" w:hAnsi="Calibri"/>
                <w:sz w:val="16"/>
                <w:szCs w:val="18"/>
                <w:lang w:val="kk-KZ" w:eastAsia="ru-RU"/>
              </w:rPr>
              <w:br/>
              <w:t>Всего</w:t>
            </w:r>
          </w:p>
        </w:tc>
      </w:tr>
      <w:tr w:rsidR="006F65C2" w:rsidRPr="00ED1A59" w:rsidTr="008659B2">
        <w:tblPrEx>
          <w:tblLook w:val="0000"/>
        </w:tblPrEx>
        <w:trPr>
          <w:gridAfter w:val="1"/>
          <w:wAfter w:w="31" w:type="dxa"/>
          <w:trHeight w:val="255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ED1A59" w:rsidRDefault="006F65C2" w:rsidP="00751798">
            <w:pPr>
              <w:rPr>
                <w:rFonts w:ascii="Calibri" w:hAnsi="Calibri"/>
                <w:bCs/>
                <w:sz w:val="16"/>
                <w:szCs w:val="16"/>
              </w:rPr>
            </w:pPr>
            <w:r w:rsidRPr="00ED1A59">
              <w:rPr>
                <w:rFonts w:ascii="Calibri" w:hAnsi="Calibri"/>
                <w:bCs/>
                <w:sz w:val="16"/>
                <w:szCs w:val="16"/>
              </w:rPr>
              <w:t>Еш уақытта некеде тұрмаған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-1 141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5 913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7 054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-610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214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824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-595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775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-531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1 709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2 240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A4155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3 990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3 990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ED1A59" w:rsidRDefault="006F65C2" w:rsidP="00951EA0">
            <w:pPr>
              <w:rPr>
                <w:rFonts w:ascii="Calibri" w:hAnsi="Calibri"/>
                <w:bCs/>
                <w:sz w:val="16"/>
                <w:szCs w:val="16"/>
              </w:rPr>
            </w:pPr>
            <w:r w:rsidRPr="00ED1A59">
              <w:rPr>
                <w:rFonts w:ascii="Calibri" w:hAnsi="Calibri"/>
                <w:bCs/>
                <w:sz w:val="16"/>
                <w:szCs w:val="16"/>
              </w:rPr>
              <w:t>Никогда не состоял (а) в браке</w:t>
            </w:r>
          </w:p>
        </w:tc>
      </w:tr>
      <w:tr w:rsidR="006F65C2" w:rsidRPr="00AA2158" w:rsidTr="008659B2">
        <w:tblPrEx>
          <w:tblLook w:val="0000"/>
        </w:tblPrEx>
        <w:trPr>
          <w:gridAfter w:val="1"/>
          <w:wAfter w:w="31" w:type="dxa"/>
          <w:trHeight w:val="255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751798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Некеде тұрады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-2 366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8 243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10 609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-1 443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297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1 740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-1 292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267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1 559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-151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-923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2 381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3 304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A4155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5 565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5 565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951EA0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Состоит в браке</w:t>
            </w:r>
          </w:p>
        </w:tc>
      </w:tr>
      <w:tr w:rsidR="006F65C2" w:rsidRPr="00AA2158" w:rsidTr="008659B2">
        <w:tblPrEx>
          <w:tblLook w:val="0000"/>
        </w:tblPrEx>
        <w:trPr>
          <w:gridAfter w:val="1"/>
          <w:wAfter w:w="31" w:type="dxa"/>
          <w:trHeight w:val="255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ED1A59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Тұл(жесір)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-143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984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1 127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-67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-54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38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-76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181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A4155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764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764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951EA0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Вдов(а)ец</w:t>
            </w:r>
          </w:p>
        </w:tc>
      </w:tr>
      <w:tr w:rsidR="006F65C2" w:rsidRPr="00AA2158" w:rsidTr="008659B2">
        <w:tblPrEx>
          <w:tblLook w:val="0000"/>
        </w:tblPrEx>
        <w:trPr>
          <w:gridAfter w:val="1"/>
          <w:wAfter w:w="31" w:type="dxa"/>
          <w:trHeight w:val="255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ED1A59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Ажырасқан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-115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1 364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1 479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-237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69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-224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404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A4155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891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891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951EA0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Разведен(а)</w:t>
            </w:r>
          </w:p>
        </w:tc>
      </w:tr>
      <w:tr w:rsidR="0083380A" w:rsidRPr="00ED1A59" w:rsidTr="00DC6655">
        <w:tblPrEx>
          <w:tblLook w:val="0000"/>
        </w:tblPrEx>
        <w:trPr>
          <w:gridAfter w:val="1"/>
          <w:wAfter w:w="31" w:type="dxa"/>
          <w:trHeight w:val="255"/>
        </w:trPr>
        <w:tc>
          <w:tcPr>
            <w:tcW w:w="15216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80A" w:rsidRPr="00ED1A59" w:rsidRDefault="0083380A" w:rsidP="00FB00FF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A71DB8">
              <w:rPr>
                <w:rFonts w:ascii="Calibri" w:hAnsi="Calibri"/>
                <w:b/>
                <w:sz w:val="16"/>
                <w:szCs w:val="18"/>
                <w:lang w:val="kk-KZ"/>
              </w:rPr>
              <w:t>Қазақтар</w:t>
            </w:r>
            <w:r w:rsidRPr="00A71DB8">
              <w:rPr>
                <w:rFonts w:ascii="Calibri" w:hAnsi="Calibri"/>
                <w:b/>
                <w:sz w:val="16"/>
                <w:szCs w:val="18"/>
                <w:lang w:val="kk-KZ"/>
              </w:rPr>
              <w:br/>
              <w:t>Казахи</w:t>
            </w:r>
          </w:p>
        </w:tc>
      </w:tr>
      <w:tr w:rsidR="006F65C2" w:rsidRPr="00ED1A59" w:rsidTr="008659B2">
        <w:tblPrEx>
          <w:tblLook w:val="0000"/>
        </w:tblPrEx>
        <w:trPr>
          <w:gridAfter w:val="1"/>
          <w:wAfter w:w="31" w:type="dxa"/>
          <w:trHeight w:val="255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ED1A59" w:rsidRDefault="006F65C2" w:rsidP="00751798">
            <w:pPr>
              <w:rPr>
                <w:rFonts w:ascii="Calibri" w:hAnsi="Calibri"/>
                <w:bCs/>
                <w:sz w:val="16"/>
                <w:szCs w:val="16"/>
              </w:rPr>
            </w:pPr>
            <w:r w:rsidRPr="00ED1A59">
              <w:rPr>
                <w:rFonts w:ascii="Calibri" w:hAnsi="Calibri"/>
                <w:bCs/>
                <w:sz w:val="16"/>
                <w:szCs w:val="16"/>
              </w:rPr>
              <w:t>Еш уақытта некеде тұрмаған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-476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3 211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3 687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38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-21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-477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1 185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1 662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A4155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1 988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1 988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ED1A59" w:rsidRDefault="006F65C2" w:rsidP="00951EA0">
            <w:pPr>
              <w:rPr>
                <w:rFonts w:ascii="Calibri" w:hAnsi="Calibri"/>
                <w:bCs/>
                <w:sz w:val="16"/>
                <w:szCs w:val="16"/>
              </w:rPr>
            </w:pPr>
            <w:r w:rsidRPr="00ED1A59">
              <w:rPr>
                <w:rFonts w:ascii="Calibri" w:hAnsi="Calibri"/>
                <w:bCs/>
                <w:sz w:val="16"/>
                <w:szCs w:val="16"/>
              </w:rPr>
              <w:t>Никогда не состоял (а) в браке</w:t>
            </w:r>
          </w:p>
        </w:tc>
      </w:tr>
      <w:tr w:rsidR="006F65C2" w:rsidRPr="00AA2158" w:rsidTr="008659B2">
        <w:tblPrEx>
          <w:tblLook w:val="0000"/>
        </w:tblPrEx>
        <w:trPr>
          <w:gridAfter w:val="1"/>
          <w:wAfter w:w="31" w:type="dxa"/>
          <w:trHeight w:val="255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751798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Некеде тұрады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-872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4 924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5 796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-16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-856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1 773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2 629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A4155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3 120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3 120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951EA0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Состоит в браке</w:t>
            </w:r>
          </w:p>
        </w:tc>
      </w:tr>
      <w:tr w:rsidR="006F65C2" w:rsidRPr="00AA2158" w:rsidTr="008659B2">
        <w:tblPrEx>
          <w:tblLook w:val="0000"/>
        </w:tblPrEx>
        <w:trPr>
          <w:gridAfter w:val="1"/>
          <w:wAfter w:w="31" w:type="dxa"/>
          <w:trHeight w:val="255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751798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Тұл(жесір)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428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505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-75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A4155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328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328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951EA0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Вдов(а)ец</w:t>
            </w:r>
          </w:p>
        </w:tc>
      </w:tr>
      <w:tr w:rsidR="006F65C2" w:rsidRPr="00AA2158" w:rsidTr="008659B2">
        <w:tblPrEx>
          <w:tblLook w:val="0000"/>
        </w:tblPrEx>
        <w:trPr>
          <w:gridAfter w:val="1"/>
          <w:wAfter w:w="31" w:type="dxa"/>
          <w:trHeight w:val="255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751798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Ажырасқан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49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607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558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54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A41554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374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374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951EA0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Разведен(а)</w:t>
            </w:r>
          </w:p>
        </w:tc>
      </w:tr>
      <w:tr w:rsidR="0083380A" w:rsidRPr="00ED1A59" w:rsidTr="00DC6655">
        <w:tblPrEx>
          <w:tblLook w:val="0000"/>
        </w:tblPrEx>
        <w:trPr>
          <w:gridAfter w:val="1"/>
          <w:wAfter w:w="31" w:type="dxa"/>
          <w:trHeight w:val="255"/>
        </w:trPr>
        <w:tc>
          <w:tcPr>
            <w:tcW w:w="15216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80A" w:rsidRPr="00ED1A59" w:rsidRDefault="0083380A" w:rsidP="00FB00FF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A71DB8">
              <w:rPr>
                <w:rFonts w:ascii="Calibri" w:hAnsi="Calibri"/>
                <w:b/>
                <w:sz w:val="16"/>
                <w:szCs w:val="18"/>
                <w:lang w:val="kk-KZ"/>
              </w:rPr>
              <w:t>Орыстар</w:t>
            </w:r>
            <w:r w:rsidRPr="00A71DB8">
              <w:rPr>
                <w:rFonts w:ascii="Calibri" w:hAnsi="Calibri"/>
                <w:b/>
                <w:sz w:val="16"/>
                <w:szCs w:val="18"/>
                <w:lang w:val="kk-KZ"/>
              </w:rPr>
              <w:br/>
              <w:t>Русские</w:t>
            </w:r>
          </w:p>
        </w:tc>
      </w:tr>
      <w:tr w:rsidR="006F65C2" w:rsidRPr="00ED1A59" w:rsidTr="008659B2">
        <w:tblPrEx>
          <w:tblLook w:val="0000"/>
        </w:tblPrEx>
        <w:trPr>
          <w:gridAfter w:val="1"/>
          <w:wAfter w:w="31" w:type="dxa"/>
          <w:trHeight w:val="255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ED1A59" w:rsidRDefault="006F65C2" w:rsidP="00751798">
            <w:pPr>
              <w:rPr>
                <w:rFonts w:ascii="Calibri" w:hAnsi="Calibri"/>
                <w:bCs/>
                <w:sz w:val="16"/>
                <w:szCs w:val="16"/>
              </w:rPr>
            </w:pPr>
            <w:r w:rsidRPr="00ED1A59">
              <w:rPr>
                <w:rFonts w:ascii="Calibri" w:hAnsi="Calibri"/>
                <w:bCs/>
                <w:sz w:val="16"/>
                <w:szCs w:val="16"/>
              </w:rPr>
              <w:t>Еш уақытта некеде тұрмаған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-515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1 866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2 381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-464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118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582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-453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117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570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-11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12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-51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312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363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A41554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1 436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1 436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ED1A59" w:rsidRDefault="006F65C2" w:rsidP="00951EA0">
            <w:pPr>
              <w:rPr>
                <w:rFonts w:ascii="Calibri" w:hAnsi="Calibri"/>
                <w:bCs/>
                <w:sz w:val="16"/>
                <w:szCs w:val="16"/>
              </w:rPr>
            </w:pPr>
            <w:r w:rsidRPr="00ED1A59">
              <w:rPr>
                <w:rFonts w:ascii="Calibri" w:hAnsi="Calibri"/>
                <w:bCs/>
                <w:sz w:val="16"/>
                <w:szCs w:val="16"/>
              </w:rPr>
              <w:t>Никогда не состоял (а) в браке</w:t>
            </w:r>
          </w:p>
        </w:tc>
      </w:tr>
      <w:tr w:rsidR="006F65C2" w:rsidRPr="00AA2158" w:rsidTr="008659B2">
        <w:tblPrEx>
          <w:tblLook w:val="0000"/>
        </w:tblPrEx>
        <w:trPr>
          <w:gridAfter w:val="1"/>
          <w:wAfter w:w="31" w:type="dxa"/>
          <w:trHeight w:val="255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751798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Некеде тұрады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-1 095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2 115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3 210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-1 066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170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1 236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-1 023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163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1 186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-43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7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50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-29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348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377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A41554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1 597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1 597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951EA0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Состоит в браке</w:t>
            </w:r>
          </w:p>
        </w:tc>
      </w:tr>
      <w:tr w:rsidR="006F65C2" w:rsidRPr="00AA2158" w:rsidTr="008659B2">
        <w:tblPrEx>
          <w:tblLook w:val="0000"/>
        </w:tblPrEx>
        <w:trPr>
          <w:gridAfter w:val="1"/>
          <w:wAfter w:w="31" w:type="dxa"/>
          <w:trHeight w:val="255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751798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Тұл(жесір)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362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407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-45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23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68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-46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22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68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51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51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A41554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288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288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951EA0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Вдов(а)ец</w:t>
            </w:r>
          </w:p>
        </w:tc>
      </w:tr>
      <w:tr w:rsidR="006F65C2" w:rsidRPr="00AA2158" w:rsidTr="008659B2">
        <w:tblPrEx>
          <w:tblLook w:val="0000"/>
        </w:tblPrEx>
        <w:trPr>
          <w:gridAfter w:val="1"/>
          <w:wAfter w:w="31" w:type="dxa"/>
          <w:trHeight w:val="255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751798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Ажырасқан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-138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8659B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670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-174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53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227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-176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49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225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36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108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72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A41554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371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8659B2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371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951EA0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Разведен(а)</w:t>
            </w:r>
          </w:p>
        </w:tc>
      </w:tr>
      <w:tr w:rsidR="0083380A" w:rsidRPr="00ED1A59" w:rsidTr="00DC6655">
        <w:tblPrEx>
          <w:tblLook w:val="0000"/>
        </w:tblPrEx>
        <w:trPr>
          <w:gridAfter w:val="1"/>
          <w:wAfter w:w="31" w:type="dxa"/>
          <w:trHeight w:val="255"/>
        </w:trPr>
        <w:tc>
          <w:tcPr>
            <w:tcW w:w="15216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80A" w:rsidRPr="00ED1A59" w:rsidRDefault="0083380A" w:rsidP="00FB00FF">
            <w:pPr>
              <w:jc w:val="center"/>
              <w:rPr>
                <w:rFonts w:ascii="Calibri" w:hAnsi="Calibri"/>
                <w:bCs/>
                <w:sz w:val="16"/>
                <w:szCs w:val="16"/>
              </w:rPr>
            </w:pPr>
            <w:r w:rsidRPr="00A71DB8">
              <w:rPr>
                <w:rFonts w:ascii="Calibri" w:hAnsi="Calibri"/>
                <w:b/>
                <w:sz w:val="16"/>
                <w:szCs w:val="18"/>
                <w:lang w:val="kk-KZ"/>
              </w:rPr>
              <w:t>Немістер</w:t>
            </w:r>
            <w:r w:rsidRPr="00A71DB8">
              <w:rPr>
                <w:rFonts w:ascii="Calibri" w:hAnsi="Calibri"/>
                <w:b/>
                <w:sz w:val="16"/>
                <w:szCs w:val="18"/>
                <w:lang w:val="kk-KZ"/>
              </w:rPr>
              <w:br/>
              <w:t>Немцы</w:t>
            </w:r>
          </w:p>
        </w:tc>
      </w:tr>
      <w:tr w:rsidR="006F65C2" w:rsidRPr="00ED1A59" w:rsidTr="008659B2">
        <w:tblPrEx>
          <w:tblLook w:val="0000"/>
        </w:tblPrEx>
        <w:trPr>
          <w:gridAfter w:val="1"/>
          <w:wAfter w:w="31" w:type="dxa"/>
          <w:trHeight w:val="255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ED1A59" w:rsidRDefault="006F65C2" w:rsidP="00751798">
            <w:pPr>
              <w:rPr>
                <w:rFonts w:ascii="Calibri" w:hAnsi="Calibri"/>
                <w:bCs/>
                <w:sz w:val="16"/>
                <w:szCs w:val="16"/>
              </w:rPr>
            </w:pPr>
            <w:r w:rsidRPr="00ED1A59">
              <w:rPr>
                <w:rFonts w:ascii="Calibri" w:hAnsi="Calibri"/>
                <w:bCs/>
                <w:sz w:val="16"/>
                <w:szCs w:val="16"/>
              </w:rPr>
              <w:t>Еш уақытта некеде тұрмаған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-53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197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250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-57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11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68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-49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54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-8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6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14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45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41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A41554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141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141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ED1A59" w:rsidRDefault="006F65C2" w:rsidP="00EA58D1">
            <w:pPr>
              <w:rPr>
                <w:rFonts w:ascii="Calibri" w:hAnsi="Calibri"/>
                <w:bCs/>
                <w:sz w:val="16"/>
                <w:szCs w:val="16"/>
              </w:rPr>
            </w:pPr>
            <w:r w:rsidRPr="00ED1A59">
              <w:rPr>
                <w:rFonts w:ascii="Calibri" w:hAnsi="Calibri"/>
                <w:bCs/>
                <w:sz w:val="16"/>
                <w:szCs w:val="16"/>
              </w:rPr>
              <w:t>Никогда не состоял (а) в браке</w:t>
            </w:r>
          </w:p>
        </w:tc>
      </w:tr>
      <w:tr w:rsidR="006F65C2" w:rsidRPr="00AA2158" w:rsidTr="008659B2">
        <w:tblPrEx>
          <w:tblLook w:val="0000"/>
        </w:tblPrEx>
        <w:trPr>
          <w:gridAfter w:val="1"/>
          <w:wAfter w:w="31" w:type="dxa"/>
          <w:trHeight w:val="255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751798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Некеде тұрады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-90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256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346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-89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10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99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-64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69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-25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30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-1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43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44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A41554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203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203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EA58D1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Состоит в браке</w:t>
            </w:r>
          </w:p>
        </w:tc>
      </w:tr>
      <w:tr w:rsidR="006F65C2" w:rsidRPr="00AA2158" w:rsidTr="008659B2">
        <w:tblPrEx>
          <w:tblLook w:val="0000"/>
        </w:tblPrEx>
        <w:trPr>
          <w:gridAfter w:val="1"/>
          <w:wAfter w:w="31" w:type="dxa"/>
          <w:trHeight w:val="255"/>
        </w:trPr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751798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Тұл(жесір)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-8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32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40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-10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12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-3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-7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3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A41554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27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27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C2" w:rsidRDefault="006F65C2" w:rsidP="00EA58D1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Вдов(а)ец</w:t>
            </w:r>
          </w:p>
        </w:tc>
      </w:tr>
      <w:tr w:rsidR="006F65C2" w:rsidRPr="00AA2158" w:rsidTr="008659B2">
        <w:tblPrEx>
          <w:tblLook w:val="0000"/>
        </w:tblPrEx>
        <w:trPr>
          <w:gridAfter w:val="1"/>
          <w:wAfter w:w="31" w:type="dxa"/>
          <w:trHeight w:val="255"/>
        </w:trPr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Default="006F65C2" w:rsidP="00751798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Ажырасқан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-22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56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78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-27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4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31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-19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21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-8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13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Pr="006F65C2" w:rsidRDefault="006F65C2" w:rsidP="00A41554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6F65C2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39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Pr="006F65C2" w:rsidRDefault="006F65C2" w:rsidP="00D469DE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6F65C2">
              <w:rPr>
                <w:rFonts w:asciiTheme="minorHAnsi" w:hAnsiTheme="minorHAnsi" w:cs="Arial"/>
                <w:sz w:val="16"/>
                <w:szCs w:val="16"/>
              </w:rPr>
              <w:t>39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C2" w:rsidRDefault="006F65C2" w:rsidP="00EA58D1">
            <w:pPr>
              <w:rPr>
                <w:rFonts w:ascii="Calibri" w:hAnsi="Calibri"/>
                <w:sz w:val="16"/>
                <w:szCs w:val="16"/>
              </w:rPr>
            </w:pPr>
            <w:r w:rsidRPr="00ED1A59">
              <w:rPr>
                <w:rFonts w:ascii="Calibri" w:hAnsi="Calibri"/>
                <w:sz w:val="16"/>
                <w:szCs w:val="16"/>
              </w:rPr>
              <w:t>Разведен(а)</w:t>
            </w:r>
          </w:p>
        </w:tc>
      </w:tr>
    </w:tbl>
    <w:p w:rsidR="000E0B12" w:rsidRPr="00675EDB" w:rsidRDefault="000E0B12" w:rsidP="00675EDB">
      <w:pPr>
        <w:pStyle w:val="8"/>
        <w:keepNext w:val="0"/>
        <w:pageBreakBefore/>
        <w:numPr>
          <w:ilvl w:val="0"/>
          <w:numId w:val="15"/>
        </w:numPr>
        <w:tabs>
          <w:tab w:val="left" w:pos="426"/>
        </w:tabs>
        <w:spacing w:before="240" w:after="240"/>
        <w:ind w:left="0" w:firstLine="0"/>
        <w:rPr>
          <w:rFonts w:ascii="Calibri" w:hAnsi="Calibri"/>
          <w:i w:val="0"/>
          <w:sz w:val="20"/>
        </w:rPr>
      </w:pPr>
      <w:r w:rsidRPr="00770A25">
        <w:rPr>
          <w:rFonts w:ascii="Calibri" w:hAnsi="Calibri"/>
          <w:i w:val="0"/>
          <w:sz w:val="20"/>
        </w:rPr>
        <w:lastRenderedPageBreak/>
        <w:t xml:space="preserve">ТМД елдерімен </w:t>
      </w:r>
      <w:r>
        <w:rPr>
          <w:rFonts w:ascii="Calibri" w:hAnsi="Calibri"/>
          <w:i w:val="0"/>
          <w:sz w:val="20"/>
          <w:lang w:val="kk-KZ"/>
        </w:rPr>
        <w:t>х</w:t>
      </w:r>
      <w:r w:rsidRPr="00770A25">
        <w:rPr>
          <w:rFonts w:ascii="Calibri" w:hAnsi="Calibri"/>
          <w:i w:val="0"/>
          <w:sz w:val="20"/>
        </w:rPr>
        <w:t>алық көші-қоны</w:t>
      </w:r>
      <w:r w:rsidR="00675EDB">
        <w:rPr>
          <w:rFonts w:ascii="Calibri" w:hAnsi="Calibri"/>
          <w:i w:val="0"/>
          <w:sz w:val="20"/>
        </w:rPr>
        <w:br/>
      </w:r>
      <w:r w:rsidRPr="00675EDB">
        <w:rPr>
          <w:rFonts w:ascii="Calibri" w:hAnsi="Calibri"/>
          <w:i w:val="0"/>
          <w:sz w:val="20"/>
        </w:rPr>
        <w:t>Миграция населения со странами СНГ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"/>
        <w:gridCol w:w="14"/>
        <w:gridCol w:w="1840"/>
        <w:gridCol w:w="1276"/>
        <w:gridCol w:w="1204"/>
        <w:gridCol w:w="1205"/>
        <w:gridCol w:w="1204"/>
        <w:gridCol w:w="876"/>
        <w:gridCol w:w="9"/>
        <w:gridCol w:w="320"/>
        <w:gridCol w:w="1204"/>
        <w:gridCol w:w="1204"/>
        <w:gridCol w:w="1205"/>
        <w:gridCol w:w="1205"/>
        <w:gridCol w:w="1205"/>
        <w:gridCol w:w="1203"/>
        <w:gridCol w:w="23"/>
        <w:gridCol w:w="49"/>
      </w:tblGrid>
      <w:tr w:rsidR="003453E4" w:rsidRPr="001442B2" w:rsidTr="0031099A">
        <w:trPr>
          <w:gridBefore w:val="2"/>
          <w:gridAfter w:val="2"/>
          <w:wBefore w:w="28" w:type="dxa"/>
          <w:wAfter w:w="72" w:type="dxa"/>
        </w:trPr>
        <w:tc>
          <w:tcPr>
            <w:tcW w:w="761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453E4" w:rsidRPr="001442B2" w:rsidRDefault="003453E4" w:rsidP="001442B2">
            <w:pPr>
              <w:pStyle w:val="afc"/>
              <w:widowControl w:val="0"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2B2"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t>а</w:t>
            </w: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дам</w:t>
            </w:r>
          </w:p>
        </w:tc>
        <w:tc>
          <w:tcPr>
            <w:tcW w:w="754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453E4" w:rsidRPr="001442B2" w:rsidRDefault="003453E4" w:rsidP="001442B2">
            <w:pPr>
              <w:pStyle w:val="afc"/>
              <w:widowControl w:val="0"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человек</w:t>
            </w:r>
          </w:p>
        </w:tc>
      </w:tr>
      <w:tr w:rsidR="003C6A8D" w:rsidRPr="00770A25" w:rsidTr="0031099A">
        <w:tblPrEx>
          <w:tblLook w:val="0000"/>
        </w:tblPrEx>
        <w:trPr>
          <w:gridBefore w:val="1"/>
          <w:gridAfter w:val="2"/>
          <w:wBefore w:w="14" w:type="dxa"/>
          <w:wAfter w:w="72" w:type="dxa"/>
          <w:cantSplit/>
          <w:trHeight w:val="70"/>
        </w:trPr>
        <w:tc>
          <w:tcPr>
            <w:tcW w:w="18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C6A8D" w:rsidRPr="00770A25" w:rsidRDefault="003C6A8D" w:rsidP="00751798">
            <w:pPr>
              <w:spacing w:before="30" w:after="30"/>
              <w:jc w:val="center"/>
              <w:rPr>
                <w:rFonts w:ascii="Calibri" w:hAnsi="Calibri"/>
                <w:sz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6A8D" w:rsidRPr="003C6A8D" w:rsidRDefault="003C6A8D" w:rsidP="003C6A8D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Барлығы</w:t>
            </w:r>
          </w:p>
          <w:p w:rsidR="003C6A8D" w:rsidRPr="00770A25" w:rsidRDefault="003C6A8D" w:rsidP="003C6A8D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Всего</w:t>
            </w:r>
          </w:p>
        </w:tc>
        <w:tc>
          <w:tcPr>
            <w:tcW w:w="120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6A8D" w:rsidRPr="003C6A8D" w:rsidRDefault="003C6A8D" w:rsidP="003C6A8D">
            <w:pPr>
              <w:spacing w:before="40"/>
              <w:ind w:right="176"/>
              <w:jc w:val="center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соның ішінде</w:t>
            </w:r>
          </w:p>
          <w:p w:rsidR="003C6A8D" w:rsidRPr="00770A25" w:rsidRDefault="003C6A8D" w:rsidP="003C6A8D">
            <w:pPr>
              <w:spacing w:after="40"/>
              <w:ind w:right="176"/>
              <w:jc w:val="center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в том числе</w:t>
            </w:r>
          </w:p>
        </w:tc>
      </w:tr>
      <w:tr w:rsidR="003C6A8D" w:rsidRPr="00770A25" w:rsidTr="0031099A">
        <w:tblPrEx>
          <w:tblLook w:val="0000"/>
        </w:tblPrEx>
        <w:trPr>
          <w:gridBefore w:val="1"/>
          <w:gridAfter w:val="2"/>
          <w:wBefore w:w="14" w:type="dxa"/>
          <w:wAfter w:w="72" w:type="dxa"/>
          <w:cantSplit/>
          <w:trHeight w:val="70"/>
        </w:trPr>
        <w:tc>
          <w:tcPr>
            <w:tcW w:w="185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3C6A8D" w:rsidRPr="00770A25" w:rsidRDefault="003C6A8D" w:rsidP="00751798">
            <w:pPr>
              <w:spacing w:before="30" w:after="30"/>
              <w:jc w:val="center"/>
              <w:rPr>
                <w:rFonts w:ascii="Calibri" w:hAnsi="Calibri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6A8D" w:rsidRPr="00770A25" w:rsidRDefault="003C6A8D" w:rsidP="00751798">
            <w:pPr>
              <w:jc w:val="center"/>
              <w:outlineLvl w:val="3"/>
              <w:rPr>
                <w:rFonts w:ascii="Calibri" w:hAnsi="Calibri"/>
                <w:sz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8D" w:rsidRDefault="003C6A8D" w:rsidP="003C6A8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Армения</w:t>
            </w:r>
          </w:p>
          <w:p w:rsidR="003C6A8D" w:rsidRDefault="003C6A8D" w:rsidP="003C6A8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Армения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8D" w:rsidRDefault="003C6A8D" w:rsidP="003C6A8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Әзірбайжан</w:t>
            </w:r>
          </w:p>
          <w:p w:rsidR="003C6A8D" w:rsidRDefault="003C6A8D" w:rsidP="003C6A8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Азербайджан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8D" w:rsidRDefault="003C6A8D" w:rsidP="003C6A8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Беларусь</w:t>
            </w:r>
          </w:p>
          <w:p w:rsidR="003C6A8D" w:rsidRDefault="003C6A8D" w:rsidP="003C6A8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Беларусь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8D" w:rsidRDefault="003C6A8D" w:rsidP="003C6A8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Қырғыз</w:t>
            </w:r>
            <w:r>
              <w:rPr>
                <w:rFonts w:ascii="Calibri" w:hAnsi="Calibri" w:cs="Arial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Calibri" w:hAnsi="Calibri" w:cs="Arial"/>
                <w:sz w:val="16"/>
                <w:szCs w:val="16"/>
              </w:rPr>
              <w:t>Республикасы</w:t>
            </w:r>
          </w:p>
          <w:p w:rsidR="003C6A8D" w:rsidRDefault="003C6A8D" w:rsidP="003C6A8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Кыргызская</w:t>
            </w:r>
            <w:r>
              <w:rPr>
                <w:rFonts w:ascii="Calibri" w:hAnsi="Calibri" w:cs="Arial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Calibri" w:hAnsi="Calibri" w:cs="Arial"/>
                <w:sz w:val="16"/>
                <w:szCs w:val="16"/>
              </w:rPr>
              <w:t xml:space="preserve">Республика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8D" w:rsidRDefault="003C6A8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Молдова</w:t>
            </w:r>
            <w:r>
              <w:rPr>
                <w:rFonts w:ascii="Calibri" w:hAnsi="Calibri" w:cs="Arial"/>
                <w:sz w:val="16"/>
                <w:szCs w:val="16"/>
              </w:rPr>
              <w:br/>
              <w:t>Молдова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A8D" w:rsidRDefault="003C6A8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Өзбекстан</w:t>
            </w:r>
          </w:p>
          <w:p w:rsidR="003C6A8D" w:rsidRDefault="003C6A8D" w:rsidP="003C6A8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Узбекистан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6A8D" w:rsidRDefault="003C6A8D" w:rsidP="003C6A8D">
            <w:pPr>
              <w:spacing w:before="40" w:after="4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Ресей</w:t>
            </w:r>
            <w:r>
              <w:rPr>
                <w:rFonts w:ascii="Calibri" w:hAnsi="Calibri" w:cs="Arial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Calibri" w:hAnsi="Calibri" w:cs="Arial"/>
                <w:sz w:val="16"/>
                <w:szCs w:val="16"/>
              </w:rPr>
              <w:t>Федерациясы</w:t>
            </w:r>
            <w:r>
              <w:rPr>
                <w:rFonts w:ascii="Calibri" w:hAnsi="Calibri" w:cs="Arial"/>
                <w:sz w:val="16"/>
                <w:szCs w:val="16"/>
              </w:rPr>
              <w:br/>
              <w:t>Российская</w:t>
            </w:r>
            <w:r>
              <w:rPr>
                <w:rFonts w:ascii="Calibri" w:hAnsi="Calibri" w:cs="Arial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Calibri" w:hAnsi="Calibri" w:cs="Arial"/>
                <w:sz w:val="16"/>
                <w:szCs w:val="16"/>
              </w:rPr>
              <w:t>Федерация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6A8D" w:rsidRDefault="003C6A8D" w:rsidP="003C6A8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Тәжікстан</w:t>
            </w:r>
          </w:p>
          <w:p w:rsidR="003C6A8D" w:rsidRDefault="003C6A8D" w:rsidP="003C6A8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Таджикистан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6A8D" w:rsidRDefault="003C6A8D" w:rsidP="003C6A8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Түрікменстан</w:t>
            </w:r>
          </w:p>
          <w:p w:rsidR="003C6A8D" w:rsidRDefault="003C6A8D" w:rsidP="003C6A8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Туркменистан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6A8D" w:rsidRDefault="003C6A8D" w:rsidP="003C6A8D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Украина</w:t>
            </w:r>
          </w:p>
          <w:p w:rsidR="003C6A8D" w:rsidRDefault="003C6A8D" w:rsidP="003C6A8D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Украина</w:t>
            </w:r>
          </w:p>
        </w:tc>
      </w:tr>
      <w:tr w:rsidR="00DA3DE0" w:rsidRPr="00770A25" w:rsidTr="00A60FD7">
        <w:tblPrEx>
          <w:tblLook w:val="0000"/>
        </w:tblPrEx>
        <w:trPr>
          <w:gridAfter w:val="1"/>
          <w:wAfter w:w="49" w:type="dxa"/>
          <w:trHeight w:val="116"/>
        </w:trPr>
        <w:tc>
          <w:tcPr>
            <w:tcW w:w="15211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3DE0" w:rsidRPr="00A71DB8" w:rsidRDefault="00DA3DE0" w:rsidP="00FB00FF">
            <w:pPr>
              <w:jc w:val="center"/>
              <w:rPr>
                <w:rFonts w:ascii="Calibri" w:hAnsi="Calibri"/>
                <w:b/>
                <w:sz w:val="16"/>
                <w:lang w:val="kk-KZ"/>
              </w:rPr>
            </w:pPr>
            <w:r w:rsidRPr="00A71DB8">
              <w:rPr>
                <w:rFonts w:ascii="Calibri" w:hAnsi="Calibri"/>
                <w:b/>
                <w:sz w:val="16"/>
                <w:lang w:val="kk-KZ"/>
              </w:rPr>
              <w:t>Келгені</w:t>
            </w:r>
          </w:p>
          <w:p w:rsidR="00DA3DE0" w:rsidRPr="008307D1" w:rsidRDefault="00DA3DE0" w:rsidP="00FB00FF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A71DB8">
              <w:rPr>
                <w:rFonts w:ascii="Calibri" w:hAnsi="Calibri"/>
                <w:b/>
                <w:sz w:val="16"/>
                <w:lang w:val="kk-KZ"/>
              </w:rPr>
              <w:t>Прибыло</w:t>
            </w:r>
          </w:p>
        </w:tc>
      </w:tr>
      <w:tr w:rsidR="00C71743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Pr="003D3DB5" w:rsidRDefault="00C71743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598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20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494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  <w:tr w:rsidR="00C71743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Pr="005908AB" w:rsidRDefault="00C71743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386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307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  <w:tr w:rsidR="00C71743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Pr="00604EAD" w:rsidRDefault="00C71743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C71743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Pr="005908AB" w:rsidRDefault="00C71743" w:rsidP="006A6DED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C71743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Pr="005908AB" w:rsidRDefault="00C71743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C71743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Pr="005908AB" w:rsidRDefault="00C71743" w:rsidP="006A6DED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17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C71743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Pr="005908AB" w:rsidRDefault="00C71743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C71743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Pr="005908AB" w:rsidRDefault="00C71743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C71743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Pr="005908AB" w:rsidRDefault="00C71743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C71743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Pr="005908AB" w:rsidRDefault="00C71743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C71743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Pr="005908AB" w:rsidRDefault="00C71743" w:rsidP="006A6DED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C71743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Pr="005908AB" w:rsidRDefault="00C71743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C71743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Pr="005908AB" w:rsidRDefault="00C71743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C71743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Pr="005908AB" w:rsidRDefault="00C71743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C71743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1743" w:rsidRPr="005908AB" w:rsidRDefault="00C71743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27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1743" w:rsidRDefault="00C71743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B742CA" w:rsidRPr="001442B2" w:rsidTr="0031099A">
        <w:trPr>
          <w:gridBefore w:val="1"/>
          <w:wBefore w:w="14" w:type="dxa"/>
        </w:trPr>
        <w:tc>
          <w:tcPr>
            <w:tcW w:w="761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742CA" w:rsidRPr="001442B2" w:rsidRDefault="00B742CA" w:rsidP="008A33BF">
            <w:pPr>
              <w:pStyle w:val="afc"/>
              <w:pageBreakBefore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62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742CA" w:rsidRPr="001442B2" w:rsidRDefault="00B742CA" w:rsidP="008A33BF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0B22CA" w:rsidRPr="00770A25" w:rsidTr="0031099A">
        <w:tblPrEx>
          <w:tblLook w:val="0000"/>
        </w:tblPrEx>
        <w:trPr>
          <w:gridBefore w:val="1"/>
          <w:gridAfter w:val="2"/>
          <w:wBefore w:w="14" w:type="dxa"/>
          <w:wAfter w:w="72" w:type="dxa"/>
          <w:cantSplit/>
          <w:trHeight w:val="70"/>
        </w:trPr>
        <w:tc>
          <w:tcPr>
            <w:tcW w:w="18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22CA" w:rsidRPr="00770A25" w:rsidRDefault="000B22CA" w:rsidP="00751798">
            <w:pPr>
              <w:spacing w:before="30" w:after="30"/>
              <w:jc w:val="center"/>
              <w:rPr>
                <w:rFonts w:ascii="Calibri" w:hAnsi="Calibri"/>
                <w:sz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2CA" w:rsidRPr="003C6A8D" w:rsidRDefault="000B22CA" w:rsidP="00751798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Барлығы</w:t>
            </w:r>
          </w:p>
          <w:p w:rsidR="000B22CA" w:rsidRPr="00770A25" w:rsidRDefault="000B22CA" w:rsidP="00751798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Всего</w:t>
            </w:r>
          </w:p>
        </w:tc>
        <w:tc>
          <w:tcPr>
            <w:tcW w:w="120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B22CA" w:rsidRPr="003C6A8D" w:rsidRDefault="000B22CA" w:rsidP="00751798">
            <w:pPr>
              <w:spacing w:before="40"/>
              <w:ind w:right="176"/>
              <w:jc w:val="center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соның ішінде</w:t>
            </w:r>
          </w:p>
          <w:p w:rsidR="000B22CA" w:rsidRPr="00770A25" w:rsidRDefault="000B22CA" w:rsidP="00751798">
            <w:pPr>
              <w:spacing w:after="40"/>
              <w:ind w:right="176"/>
              <w:jc w:val="center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в том числе</w:t>
            </w:r>
          </w:p>
        </w:tc>
      </w:tr>
      <w:tr w:rsidR="000B22CA" w:rsidRPr="00770A25" w:rsidTr="0031099A">
        <w:tblPrEx>
          <w:tblLook w:val="0000"/>
        </w:tblPrEx>
        <w:trPr>
          <w:gridBefore w:val="1"/>
          <w:gridAfter w:val="2"/>
          <w:wBefore w:w="14" w:type="dxa"/>
          <w:wAfter w:w="72" w:type="dxa"/>
          <w:cantSplit/>
          <w:trHeight w:val="70"/>
        </w:trPr>
        <w:tc>
          <w:tcPr>
            <w:tcW w:w="185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0B22CA" w:rsidRPr="00770A25" w:rsidRDefault="000B22CA" w:rsidP="00751798">
            <w:pPr>
              <w:spacing w:before="30" w:after="30"/>
              <w:jc w:val="center"/>
              <w:rPr>
                <w:rFonts w:ascii="Calibri" w:hAnsi="Calibri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CA" w:rsidRPr="00770A25" w:rsidRDefault="000B22CA" w:rsidP="00751798">
            <w:pPr>
              <w:jc w:val="center"/>
              <w:outlineLvl w:val="3"/>
              <w:rPr>
                <w:rFonts w:ascii="Calibri" w:hAnsi="Calibri"/>
                <w:sz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Армения</w:t>
            </w:r>
          </w:p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Армения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Әзірбайжан</w:t>
            </w:r>
          </w:p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Азербайджан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Беларусь</w:t>
            </w:r>
          </w:p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Беларусь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Қырғыз</w:t>
            </w:r>
            <w:r>
              <w:rPr>
                <w:rFonts w:ascii="Calibri" w:hAnsi="Calibri" w:cs="Arial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Calibri" w:hAnsi="Calibri" w:cs="Arial"/>
                <w:sz w:val="16"/>
                <w:szCs w:val="16"/>
              </w:rPr>
              <w:t>Республикасы</w:t>
            </w:r>
          </w:p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Кыргызская</w:t>
            </w:r>
            <w:r>
              <w:rPr>
                <w:rFonts w:ascii="Calibri" w:hAnsi="Calibri" w:cs="Arial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Calibri" w:hAnsi="Calibri" w:cs="Arial"/>
                <w:sz w:val="16"/>
                <w:szCs w:val="16"/>
              </w:rPr>
              <w:t xml:space="preserve">Республика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Молдова</w:t>
            </w:r>
            <w:r>
              <w:rPr>
                <w:rFonts w:ascii="Calibri" w:hAnsi="Calibri" w:cs="Arial"/>
                <w:sz w:val="16"/>
                <w:szCs w:val="16"/>
              </w:rPr>
              <w:br/>
              <w:t>Молдова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Өзбекстан</w:t>
            </w:r>
          </w:p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Узбекистан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B22CA" w:rsidRDefault="000B22CA" w:rsidP="00751798">
            <w:pPr>
              <w:spacing w:before="40" w:after="4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Ресей</w:t>
            </w:r>
            <w:r>
              <w:rPr>
                <w:rFonts w:ascii="Calibri" w:hAnsi="Calibri" w:cs="Arial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Calibri" w:hAnsi="Calibri" w:cs="Arial"/>
                <w:sz w:val="16"/>
                <w:szCs w:val="16"/>
              </w:rPr>
              <w:t>Федерациясы</w:t>
            </w:r>
            <w:r>
              <w:rPr>
                <w:rFonts w:ascii="Calibri" w:hAnsi="Calibri" w:cs="Arial"/>
                <w:sz w:val="16"/>
                <w:szCs w:val="16"/>
              </w:rPr>
              <w:br/>
              <w:t>Российская</w:t>
            </w:r>
            <w:r>
              <w:rPr>
                <w:rFonts w:ascii="Calibri" w:hAnsi="Calibri" w:cs="Arial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Calibri" w:hAnsi="Calibri" w:cs="Arial"/>
                <w:sz w:val="16"/>
                <w:szCs w:val="16"/>
              </w:rPr>
              <w:t>Федерация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Тәжікстан</w:t>
            </w:r>
          </w:p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Таджикистан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Түрікменстан</w:t>
            </w:r>
          </w:p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Туркменистан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Украина</w:t>
            </w:r>
          </w:p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Украина</w:t>
            </w:r>
          </w:p>
        </w:tc>
      </w:tr>
      <w:tr w:rsidR="00DA3DE0" w:rsidRPr="00770A25" w:rsidTr="00A60FD7">
        <w:tblPrEx>
          <w:tblLook w:val="0000"/>
        </w:tblPrEx>
        <w:trPr>
          <w:gridAfter w:val="1"/>
          <w:wAfter w:w="49" w:type="dxa"/>
          <w:trHeight w:val="116"/>
        </w:trPr>
        <w:tc>
          <w:tcPr>
            <w:tcW w:w="15211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3DE0" w:rsidRPr="00A71DB8" w:rsidRDefault="00DA3DE0" w:rsidP="00FB00FF">
            <w:pPr>
              <w:jc w:val="center"/>
              <w:rPr>
                <w:rFonts w:ascii="Calibri" w:hAnsi="Calibri"/>
                <w:b/>
                <w:sz w:val="16"/>
                <w:lang w:val="kk-KZ"/>
              </w:rPr>
            </w:pPr>
            <w:r w:rsidRPr="00A71DB8">
              <w:rPr>
                <w:rFonts w:ascii="Calibri" w:hAnsi="Calibri"/>
                <w:b/>
                <w:sz w:val="16"/>
                <w:lang w:val="kk-KZ"/>
              </w:rPr>
              <w:t>Кеткені</w:t>
            </w:r>
          </w:p>
          <w:p w:rsidR="00DA3DE0" w:rsidRDefault="00DA3DE0" w:rsidP="00FB00F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71DB8">
              <w:rPr>
                <w:rFonts w:ascii="Calibri" w:hAnsi="Calibri"/>
                <w:b/>
                <w:sz w:val="16"/>
                <w:lang w:val="kk-KZ"/>
              </w:rPr>
              <w:t>Выбыло</w:t>
            </w:r>
          </w:p>
        </w:tc>
      </w:tr>
      <w:tr w:rsidR="00D42DCC" w:rsidTr="00C027C7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3D3DB5" w:rsidRDefault="00D42DCC" w:rsidP="006A6DE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3 550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52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3 479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</w:tr>
      <w:tr w:rsidR="00D42DCC" w:rsidTr="00C027C7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2 048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2 026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</w:tr>
      <w:tr w:rsidR="00D42DCC" w:rsidTr="00C027C7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604EAD" w:rsidRDefault="00D42DCC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D42DCC" w:rsidTr="00C027C7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D42DCC" w:rsidTr="00C027C7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215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213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D42DCC" w:rsidTr="00C027C7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D42DCC" w:rsidTr="00C027C7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D42DCC" w:rsidTr="00C027C7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216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213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D42DCC" w:rsidTr="00C027C7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D42DCC" w:rsidTr="00C027C7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D42DCC" w:rsidTr="00C027C7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D42DCC" w:rsidTr="00C027C7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248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15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233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D42DCC" w:rsidTr="00C027C7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D42DCC" w:rsidRPr="006A6DED" w:rsidTr="00C027C7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D42DCC" w:rsidRPr="00271C3F" w:rsidTr="00C027C7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Pr="005908AB" w:rsidRDefault="00D42DCC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181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169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  <w:tr w:rsidR="00B742CA" w:rsidRPr="001442B2" w:rsidTr="0031099A">
        <w:trPr>
          <w:gridBefore w:val="1"/>
          <w:wBefore w:w="14" w:type="dxa"/>
        </w:trPr>
        <w:tc>
          <w:tcPr>
            <w:tcW w:w="761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742CA" w:rsidRPr="001442B2" w:rsidRDefault="00B742CA" w:rsidP="008A33BF">
            <w:pPr>
              <w:pStyle w:val="afc"/>
              <w:pageBreakBefore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62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742CA" w:rsidRPr="001442B2" w:rsidRDefault="00B742CA" w:rsidP="008A33BF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0B22CA" w:rsidRPr="00770A25" w:rsidTr="0031099A">
        <w:tblPrEx>
          <w:tblLook w:val="0000"/>
        </w:tblPrEx>
        <w:trPr>
          <w:gridBefore w:val="1"/>
          <w:gridAfter w:val="2"/>
          <w:wBefore w:w="14" w:type="dxa"/>
          <w:wAfter w:w="72" w:type="dxa"/>
          <w:cantSplit/>
          <w:trHeight w:val="70"/>
        </w:trPr>
        <w:tc>
          <w:tcPr>
            <w:tcW w:w="18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B22CA" w:rsidRPr="00770A25" w:rsidRDefault="000B22CA" w:rsidP="00751798">
            <w:pPr>
              <w:spacing w:before="30" w:after="30"/>
              <w:jc w:val="center"/>
              <w:rPr>
                <w:rFonts w:ascii="Calibri" w:hAnsi="Calibri"/>
                <w:sz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2CA" w:rsidRPr="003C6A8D" w:rsidRDefault="000B22CA" w:rsidP="00751798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Барлығы</w:t>
            </w:r>
          </w:p>
          <w:p w:rsidR="000B22CA" w:rsidRPr="00770A25" w:rsidRDefault="000B22CA" w:rsidP="00751798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Всего</w:t>
            </w:r>
          </w:p>
        </w:tc>
        <w:tc>
          <w:tcPr>
            <w:tcW w:w="120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B22CA" w:rsidRPr="003C6A8D" w:rsidRDefault="000B22CA" w:rsidP="00751798">
            <w:pPr>
              <w:spacing w:before="40"/>
              <w:ind w:right="176"/>
              <w:jc w:val="center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соның ішінде</w:t>
            </w:r>
          </w:p>
          <w:p w:rsidR="000B22CA" w:rsidRPr="00770A25" w:rsidRDefault="000B22CA" w:rsidP="00751798">
            <w:pPr>
              <w:spacing w:after="40"/>
              <w:ind w:right="176"/>
              <w:jc w:val="center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в том числе</w:t>
            </w:r>
          </w:p>
        </w:tc>
      </w:tr>
      <w:tr w:rsidR="000B22CA" w:rsidRPr="00770A25" w:rsidTr="0031099A">
        <w:tblPrEx>
          <w:tblLook w:val="0000"/>
        </w:tblPrEx>
        <w:trPr>
          <w:gridBefore w:val="1"/>
          <w:gridAfter w:val="2"/>
          <w:wBefore w:w="14" w:type="dxa"/>
          <w:wAfter w:w="72" w:type="dxa"/>
          <w:cantSplit/>
          <w:trHeight w:val="70"/>
        </w:trPr>
        <w:tc>
          <w:tcPr>
            <w:tcW w:w="185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0B22CA" w:rsidRPr="00770A25" w:rsidRDefault="000B22CA" w:rsidP="00751798">
            <w:pPr>
              <w:spacing w:before="30" w:after="30"/>
              <w:jc w:val="center"/>
              <w:rPr>
                <w:rFonts w:ascii="Calibri" w:hAnsi="Calibri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CA" w:rsidRPr="00770A25" w:rsidRDefault="000B22CA" w:rsidP="00751798">
            <w:pPr>
              <w:jc w:val="center"/>
              <w:outlineLvl w:val="3"/>
              <w:rPr>
                <w:rFonts w:ascii="Calibri" w:hAnsi="Calibri"/>
                <w:sz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Армения</w:t>
            </w:r>
          </w:p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Армения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Әзірбайжан</w:t>
            </w:r>
          </w:p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Азербайджан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Беларусь</w:t>
            </w:r>
          </w:p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Беларусь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Қырғыз</w:t>
            </w:r>
            <w:r>
              <w:rPr>
                <w:rFonts w:ascii="Calibri" w:hAnsi="Calibri" w:cs="Arial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Calibri" w:hAnsi="Calibri" w:cs="Arial"/>
                <w:sz w:val="16"/>
                <w:szCs w:val="16"/>
              </w:rPr>
              <w:t>Республикасы</w:t>
            </w:r>
          </w:p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Кыргызская</w:t>
            </w:r>
            <w:r>
              <w:rPr>
                <w:rFonts w:ascii="Calibri" w:hAnsi="Calibri" w:cs="Arial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Calibri" w:hAnsi="Calibri" w:cs="Arial"/>
                <w:sz w:val="16"/>
                <w:szCs w:val="16"/>
              </w:rPr>
              <w:t xml:space="preserve">Республика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Молдова</w:t>
            </w:r>
            <w:r>
              <w:rPr>
                <w:rFonts w:ascii="Calibri" w:hAnsi="Calibri" w:cs="Arial"/>
                <w:sz w:val="16"/>
                <w:szCs w:val="16"/>
              </w:rPr>
              <w:br/>
              <w:t>Молдова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Өзбекстан</w:t>
            </w:r>
          </w:p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Узбекистан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B22CA" w:rsidRDefault="000B22CA" w:rsidP="00751798">
            <w:pPr>
              <w:spacing w:before="40" w:after="4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Ресей</w:t>
            </w:r>
            <w:r>
              <w:rPr>
                <w:rFonts w:ascii="Calibri" w:hAnsi="Calibri" w:cs="Arial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Calibri" w:hAnsi="Calibri" w:cs="Arial"/>
                <w:sz w:val="16"/>
                <w:szCs w:val="16"/>
              </w:rPr>
              <w:t>Федерациясы</w:t>
            </w:r>
            <w:r>
              <w:rPr>
                <w:rFonts w:ascii="Calibri" w:hAnsi="Calibri" w:cs="Arial"/>
                <w:sz w:val="16"/>
                <w:szCs w:val="16"/>
              </w:rPr>
              <w:br/>
              <w:t>Российская</w:t>
            </w:r>
            <w:r>
              <w:rPr>
                <w:rFonts w:ascii="Calibri" w:hAnsi="Calibri" w:cs="Arial"/>
                <w:sz w:val="16"/>
                <w:szCs w:val="16"/>
                <w:lang w:val="kk-KZ"/>
              </w:rPr>
              <w:t xml:space="preserve"> </w:t>
            </w:r>
            <w:r>
              <w:rPr>
                <w:rFonts w:ascii="Calibri" w:hAnsi="Calibri" w:cs="Arial"/>
                <w:sz w:val="16"/>
                <w:szCs w:val="16"/>
              </w:rPr>
              <w:t>Федерация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Тәжікстан</w:t>
            </w:r>
          </w:p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Таджикистан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Түрікменстан</w:t>
            </w:r>
          </w:p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Туркменистан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Украина</w:t>
            </w:r>
          </w:p>
          <w:p w:rsidR="000B22CA" w:rsidRDefault="000B22CA" w:rsidP="0075179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Украина</w:t>
            </w:r>
          </w:p>
        </w:tc>
      </w:tr>
      <w:tr w:rsidR="00DA3DE0" w:rsidRPr="00770A25" w:rsidTr="00A60FD7">
        <w:tblPrEx>
          <w:tblLook w:val="0000"/>
        </w:tblPrEx>
        <w:trPr>
          <w:gridAfter w:val="1"/>
          <w:wAfter w:w="49" w:type="dxa"/>
          <w:trHeight w:val="116"/>
        </w:trPr>
        <w:tc>
          <w:tcPr>
            <w:tcW w:w="15211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3DE0" w:rsidRPr="00A71DB8" w:rsidRDefault="00DA3DE0" w:rsidP="00FB00FF">
            <w:pPr>
              <w:jc w:val="center"/>
              <w:rPr>
                <w:rFonts w:ascii="Calibri" w:hAnsi="Calibri"/>
                <w:b/>
                <w:sz w:val="16"/>
                <w:lang w:val="kk-KZ"/>
              </w:rPr>
            </w:pPr>
            <w:r w:rsidRPr="00A71DB8">
              <w:rPr>
                <w:rFonts w:ascii="Calibri" w:hAnsi="Calibri"/>
                <w:b/>
                <w:sz w:val="16"/>
                <w:lang w:val="kk-KZ"/>
              </w:rPr>
              <w:t>Көші-қон айырымы</w:t>
            </w:r>
          </w:p>
          <w:p w:rsidR="00DA3DE0" w:rsidRDefault="00DA3DE0" w:rsidP="00FB00F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71DB8">
              <w:rPr>
                <w:rFonts w:ascii="Calibri" w:hAnsi="Calibri"/>
                <w:b/>
                <w:sz w:val="16"/>
                <w:lang w:val="kk-KZ"/>
              </w:rPr>
              <w:t>Сальдо миграции</w:t>
            </w:r>
          </w:p>
        </w:tc>
      </w:tr>
      <w:tr w:rsidR="00D42DCC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3D3DB5" w:rsidRDefault="00D42DCC" w:rsidP="006A6DE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-2 952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-32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-2 985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</w:t>
            </w:r>
          </w:p>
        </w:tc>
      </w:tr>
      <w:tr w:rsidR="00D42DCC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-1 662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-1 719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</w:t>
            </w:r>
          </w:p>
        </w:tc>
      </w:tr>
      <w:tr w:rsidR="00D42DCC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604EAD" w:rsidRDefault="00D42DCC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-106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-103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</w:tr>
      <w:tr w:rsidR="00D42DCC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D42DCC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-196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-194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D42DCC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-88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-86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D42DCC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-73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-73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D42DCC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-171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-172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D42DCC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D42DCC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D42DCC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-96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-97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D42DCC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-226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-14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-214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D42DCC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-54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-53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D42DCC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Pr="005908AB" w:rsidRDefault="00D42DCC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D42DCC" w:rsidTr="004575FE">
        <w:tblPrEx>
          <w:tblLook w:val="0000"/>
        </w:tblPrEx>
        <w:trPr>
          <w:gridBefore w:val="2"/>
          <w:gridAfter w:val="2"/>
          <w:wBefore w:w="28" w:type="dxa"/>
          <w:wAfter w:w="72" w:type="dxa"/>
          <w:cantSplit/>
          <w:trHeight w:val="283"/>
        </w:trPr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Pr="005908AB" w:rsidRDefault="00D42DCC" w:rsidP="006A6DED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-154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-5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-148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2DCC" w:rsidRDefault="00D42DC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</w:tr>
    </w:tbl>
    <w:p w:rsidR="00335D7C" w:rsidRPr="001C5E20" w:rsidRDefault="00335D7C" w:rsidP="001C5E20">
      <w:pPr>
        <w:pStyle w:val="8"/>
        <w:keepNext w:val="0"/>
        <w:pageBreakBefore/>
        <w:numPr>
          <w:ilvl w:val="0"/>
          <w:numId w:val="15"/>
        </w:numPr>
        <w:tabs>
          <w:tab w:val="left" w:pos="426"/>
        </w:tabs>
        <w:spacing w:before="240" w:after="240"/>
        <w:ind w:left="0" w:firstLine="0"/>
        <w:rPr>
          <w:rFonts w:ascii="Calibri" w:hAnsi="Calibri"/>
          <w:i w:val="0"/>
          <w:sz w:val="20"/>
        </w:rPr>
      </w:pPr>
      <w:r>
        <w:rPr>
          <w:rFonts w:ascii="Calibri" w:hAnsi="Calibri"/>
          <w:i w:val="0"/>
          <w:sz w:val="20"/>
          <w:lang w:val="kk-KZ"/>
        </w:rPr>
        <w:lastRenderedPageBreak/>
        <w:t>Басқа</w:t>
      </w:r>
      <w:r w:rsidRPr="00770A25">
        <w:rPr>
          <w:rFonts w:ascii="Calibri" w:hAnsi="Calibri"/>
          <w:i w:val="0"/>
          <w:sz w:val="20"/>
        </w:rPr>
        <w:t xml:space="preserve"> елдермен </w:t>
      </w:r>
      <w:r>
        <w:rPr>
          <w:rFonts w:ascii="Calibri" w:hAnsi="Calibri"/>
          <w:i w:val="0"/>
          <w:sz w:val="20"/>
          <w:lang w:val="kk-KZ"/>
        </w:rPr>
        <w:t>х</w:t>
      </w:r>
      <w:r w:rsidRPr="00770A25">
        <w:rPr>
          <w:rFonts w:ascii="Calibri" w:hAnsi="Calibri"/>
          <w:i w:val="0"/>
          <w:sz w:val="20"/>
        </w:rPr>
        <w:t>алық көші-қоны</w:t>
      </w:r>
      <w:r w:rsidR="001C5E20">
        <w:rPr>
          <w:rFonts w:ascii="Calibri" w:hAnsi="Calibri"/>
          <w:i w:val="0"/>
          <w:sz w:val="20"/>
        </w:rPr>
        <w:br/>
      </w:r>
      <w:r w:rsidRPr="001C5E20">
        <w:rPr>
          <w:rFonts w:ascii="Calibri" w:hAnsi="Calibri"/>
          <w:i w:val="0"/>
          <w:sz w:val="20"/>
        </w:rPr>
        <w:t>Миграция населения с</w:t>
      </w:r>
      <w:r w:rsidR="00467569" w:rsidRPr="001C5E20">
        <w:rPr>
          <w:rFonts w:ascii="Calibri" w:hAnsi="Calibri"/>
          <w:i w:val="0"/>
          <w:sz w:val="20"/>
        </w:rPr>
        <w:t xml:space="preserve"> </w:t>
      </w:r>
      <w:r w:rsidRPr="001C5E20">
        <w:rPr>
          <w:rFonts w:ascii="Calibri" w:hAnsi="Calibri"/>
          <w:i w:val="0"/>
          <w:sz w:val="20"/>
        </w:rPr>
        <w:t xml:space="preserve">другими странами 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"/>
        <w:gridCol w:w="1713"/>
        <w:gridCol w:w="958"/>
        <w:gridCol w:w="895"/>
        <w:gridCol w:w="896"/>
        <w:gridCol w:w="895"/>
        <w:gridCol w:w="896"/>
        <w:gridCol w:w="895"/>
        <w:gridCol w:w="472"/>
        <w:gridCol w:w="424"/>
        <w:gridCol w:w="895"/>
        <w:gridCol w:w="896"/>
        <w:gridCol w:w="895"/>
        <w:gridCol w:w="896"/>
        <w:gridCol w:w="895"/>
        <w:gridCol w:w="896"/>
        <w:gridCol w:w="895"/>
        <w:gridCol w:w="882"/>
        <w:gridCol w:w="14"/>
        <w:gridCol w:w="34"/>
        <w:gridCol w:w="6"/>
      </w:tblGrid>
      <w:tr w:rsidR="003453E4" w:rsidRPr="001442B2" w:rsidTr="00B742CA">
        <w:trPr>
          <w:gridBefore w:val="1"/>
          <w:wBefore w:w="13" w:type="dxa"/>
        </w:trPr>
        <w:tc>
          <w:tcPr>
            <w:tcW w:w="76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453E4" w:rsidRPr="001442B2" w:rsidRDefault="003453E4" w:rsidP="001442B2">
            <w:pPr>
              <w:pStyle w:val="afc"/>
              <w:widowControl w:val="0"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2B2"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t>а</w:t>
            </w: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дам</w:t>
            </w:r>
          </w:p>
        </w:tc>
        <w:tc>
          <w:tcPr>
            <w:tcW w:w="76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453E4" w:rsidRPr="001442B2" w:rsidRDefault="003453E4" w:rsidP="001442B2">
            <w:pPr>
              <w:pStyle w:val="afc"/>
              <w:widowControl w:val="0"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человек</w:t>
            </w:r>
          </w:p>
        </w:tc>
      </w:tr>
      <w:tr w:rsidR="00335D7C" w:rsidRPr="00770A25" w:rsidTr="00B742CA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70"/>
        </w:trPr>
        <w:tc>
          <w:tcPr>
            <w:tcW w:w="17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35D7C" w:rsidRPr="00770A25" w:rsidRDefault="00335D7C" w:rsidP="004D08D7">
            <w:pPr>
              <w:spacing w:before="30" w:after="30"/>
              <w:jc w:val="center"/>
              <w:rPr>
                <w:rFonts w:ascii="Calibri" w:hAnsi="Calibri"/>
                <w:sz w:val="16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5D7C" w:rsidRPr="003C6A8D" w:rsidRDefault="00335D7C" w:rsidP="004D08D7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Барлығы</w:t>
            </w:r>
          </w:p>
          <w:p w:rsidR="00335D7C" w:rsidRPr="00770A25" w:rsidRDefault="00335D7C" w:rsidP="004D08D7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Всего</w:t>
            </w:r>
          </w:p>
        </w:tc>
        <w:tc>
          <w:tcPr>
            <w:tcW w:w="125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5D7C" w:rsidRPr="003C6A8D" w:rsidRDefault="00335D7C" w:rsidP="004D08D7">
            <w:pPr>
              <w:spacing w:before="40"/>
              <w:ind w:right="176"/>
              <w:jc w:val="center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соның ішінде</w:t>
            </w:r>
          </w:p>
          <w:p w:rsidR="00335D7C" w:rsidRPr="00770A25" w:rsidRDefault="00335D7C" w:rsidP="004D08D7">
            <w:pPr>
              <w:spacing w:after="40"/>
              <w:ind w:right="176"/>
              <w:jc w:val="center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в том числе</w:t>
            </w:r>
          </w:p>
        </w:tc>
      </w:tr>
      <w:tr w:rsidR="00335D7C" w:rsidRPr="00770A25" w:rsidTr="00B742CA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70"/>
        </w:trPr>
        <w:tc>
          <w:tcPr>
            <w:tcW w:w="17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Pr="00770A25" w:rsidRDefault="00335D7C" w:rsidP="004D08D7">
            <w:pPr>
              <w:spacing w:before="30" w:after="30"/>
              <w:jc w:val="center"/>
              <w:rPr>
                <w:rFonts w:ascii="Calibri" w:hAnsi="Calibri"/>
                <w:sz w:val="1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Pr="00770A25" w:rsidRDefault="00335D7C" w:rsidP="004D08D7">
            <w:pPr>
              <w:jc w:val="center"/>
              <w:outlineLvl w:val="3"/>
              <w:rPr>
                <w:rFonts w:ascii="Calibri" w:hAnsi="Calibri"/>
                <w:sz w:val="16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335D7C">
            <w:pPr>
              <w:spacing w:before="40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АҚШ</w:t>
            </w:r>
          </w:p>
          <w:p w:rsidR="00335D7C" w:rsidRDefault="00335D7C" w:rsidP="00335D7C">
            <w:pPr>
              <w:spacing w:after="4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США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Германия</w:t>
            </w:r>
          </w:p>
          <w:p w:rsidR="00335D7C" w:rsidRDefault="00335D7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Германия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335D7C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Греция</w:t>
            </w:r>
          </w:p>
          <w:p w:rsidR="00335D7C" w:rsidRDefault="00335D7C" w:rsidP="00335D7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Греция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335D7C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Грузия</w:t>
            </w:r>
          </w:p>
          <w:p w:rsidR="00335D7C" w:rsidRDefault="00335D7C" w:rsidP="00335D7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Грузия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335D7C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Израиль</w:t>
            </w:r>
          </w:p>
          <w:p w:rsidR="00335D7C" w:rsidRDefault="00335D7C" w:rsidP="00335D7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Израиль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335D7C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Иран</w:t>
            </w:r>
          </w:p>
          <w:p w:rsidR="00335D7C" w:rsidRDefault="00335D7C" w:rsidP="00335D7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Иран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335D7C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Канада</w:t>
            </w:r>
          </w:p>
          <w:p w:rsidR="00335D7C" w:rsidRDefault="00335D7C" w:rsidP="00335D7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Канада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335D7C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Қытай</w:t>
            </w:r>
          </w:p>
          <w:p w:rsidR="00335D7C" w:rsidRDefault="00335D7C" w:rsidP="00335D7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Китай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335D7C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Латвия</w:t>
            </w:r>
          </w:p>
          <w:p w:rsidR="00335D7C" w:rsidRDefault="00335D7C" w:rsidP="00335D7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Латвия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5D7C" w:rsidRDefault="00335D7C" w:rsidP="00335D7C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Литва</w:t>
            </w:r>
          </w:p>
          <w:p w:rsidR="00335D7C" w:rsidRDefault="00335D7C" w:rsidP="00335D7C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Литва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5D7C" w:rsidRDefault="00335D7C" w:rsidP="00335D7C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Моңғолия</w:t>
            </w:r>
          </w:p>
          <w:p w:rsidR="00335D7C" w:rsidRDefault="00335D7C" w:rsidP="00335D7C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Монголия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5D7C" w:rsidRDefault="00335D7C" w:rsidP="00335D7C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Түркия</w:t>
            </w:r>
          </w:p>
          <w:p w:rsidR="00335D7C" w:rsidRDefault="00335D7C" w:rsidP="00335D7C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Турция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5D7C" w:rsidRDefault="00335D7C" w:rsidP="00335D7C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Эстония</w:t>
            </w:r>
          </w:p>
          <w:p w:rsidR="00335D7C" w:rsidRDefault="00335D7C" w:rsidP="00335D7C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Эстония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5D7C" w:rsidRDefault="00335D7C" w:rsidP="00335D7C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Басқалары</w:t>
            </w:r>
          </w:p>
          <w:p w:rsidR="00335D7C" w:rsidRDefault="00335D7C" w:rsidP="00335D7C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Другие</w:t>
            </w:r>
          </w:p>
        </w:tc>
      </w:tr>
      <w:tr w:rsidR="00DA3DE0" w:rsidRPr="00770A25" w:rsidTr="00B742CA">
        <w:tblPrEx>
          <w:tblLook w:val="0000"/>
        </w:tblPrEx>
        <w:trPr>
          <w:gridAfter w:val="3"/>
          <w:wAfter w:w="54" w:type="dxa"/>
          <w:trHeight w:val="116"/>
        </w:trPr>
        <w:tc>
          <w:tcPr>
            <w:tcW w:w="15207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3DE0" w:rsidRPr="007E2E7D" w:rsidRDefault="00DA3DE0" w:rsidP="00FB00FF">
            <w:pPr>
              <w:jc w:val="center"/>
              <w:rPr>
                <w:rFonts w:ascii="Calibri" w:hAnsi="Calibri"/>
                <w:b/>
                <w:sz w:val="16"/>
                <w:lang w:val="kk-KZ"/>
              </w:rPr>
            </w:pPr>
            <w:r w:rsidRPr="007E2E7D">
              <w:rPr>
                <w:rFonts w:ascii="Calibri" w:hAnsi="Calibri"/>
                <w:b/>
                <w:sz w:val="16"/>
                <w:lang w:val="kk-KZ"/>
              </w:rPr>
              <w:t>Келгені</w:t>
            </w:r>
          </w:p>
          <w:p w:rsidR="00DA3DE0" w:rsidRPr="008307D1" w:rsidRDefault="00DA3DE0" w:rsidP="00FB00FF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7E2E7D">
              <w:rPr>
                <w:rFonts w:ascii="Calibri" w:hAnsi="Calibri"/>
                <w:b/>
                <w:sz w:val="16"/>
                <w:lang w:val="kk-KZ"/>
              </w:rPr>
              <w:t>Прибыло</w:t>
            </w:r>
          </w:p>
        </w:tc>
      </w:tr>
      <w:tr w:rsidR="001042AA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Pr="003D3DB5" w:rsidRDefault="001042AA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042AA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Pr="005908AB" w:rsidRDefault="001042AA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1042AA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Pr="00604EAD" w:rsidRDefault="001042AA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1042AA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Pr="005908AB" w:rsidRDefault="001042AA" w:rsidP="005C65BF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1042AA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Pr="005908AB" w:rsidRDefault="001042AA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1042AA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Pr="005908AB" w:rsidRDefault="001042AA" w:rsidP="005C65BF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1042AA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Pr="005908AB" w:rsidRDefault="001042AA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1042AA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Pr="005908AB" w:rsidRDefault="001042AA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1042AA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Pr="005908AB" w:rsidRDefault="001042AA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1042AA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Pr="005908AB" w:rsidRDefault="001042AA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1042AA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Pr="005908AB" w:rsidRDefault="001042AA" w:rsidP="005C65BF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1042AA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Pr="005908AB" w:rsidRDefault="001042AA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B37164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64" w:rsidRPr="005908AB" w:rsidRDefault="00B37164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64" w:rsidRDefault="00B37164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64" w:rsidRDefault="00B37164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64" w:rsidRDefault="00B37164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64" w:rsidRDefault="00B37164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64" w:rsidRDefault="00B37164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64" w:rsidRDefault="00B37164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64" w:rsidRDefault="00B37164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64" w:rsidRDefault="00B37164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64" w:rsidRDefault="00B37164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64" w:rsidRDefault="00B37164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64" w:rsidRDefault="00B37164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64" w:rsidRDefault="00B37164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64" w:rsidRDefault="00B37164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64" w:rsidRDefault="00B37164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164" w:rsidRDefault="00B37164" w:rsidP="00550F1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1042AA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Pr="005908AB" w:rsidRDefault="001042AA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1042AA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42AA" w:rsidRPr="005908AB" w:rsidRDefault="001042AA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42AA" w:rsidRDefault="001042A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742CA" w:rsidRPr="001442B2" w:rsidTr="00B742CA">
        <w:trPr>
          <w:gridBefore w:val="1"/>
          <w:gridAfter w:val="1"/>
          <w:wBefore w:w="13" w:type="dxa"/>
          <w:wAfter w:w="6" w:type="dxa"/>
        </w:trPr>
        <w:tc>
          <w:tcPr>
            <w:tcW w:w="76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742CA" w:rsidRPr="001442B2" w:rsidRDefault="00B742CA" w:rsidP="008A33BF">
            <w:pPr>
              <w:pStyle w:val="afc"/>
              <w:pageBreakBefore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62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742CA" w:rsidRPr="001442B2" w:rsidRDefault="00B742CA" w:rsidP="008A33BF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335D7C" w:rsidRPr="00770A25" w:rsidTr="00B742CA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70"/>
        </w:trPr>
        <w:tc>
          <w:tcPr>
            <w:tcW w:w="17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35D7C" w:rsidRPr="00770A25" w:rsidRDefault="00335D7C" w:rsidP="004D08D7">
            <w:pPr>
              <w:spacing w:before="30" w:after="30"/>
              <w:jc w:val="center"/>
              <w:rPr>
                <w:rFonts w:ascii="Calibri" w:hAnsi="Calibri"/>
                <w:sz w:val="16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5D7C" w:rsidRPr="003C6A8D" w:rsidRDefault="00335D7C" w:rsidP="004D08D7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Барлығы</w:t>
            </w:r>
          </w:p>
          <w:p w:rsidR="00335D7C" w:rsidRPr="00770A25" w:rsidRDefault="00335D7C" w:rsidP="004D08D7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Всего</w:t>
            </w:r>
          </w:p>
        </w:tc>
        <w:tc>
          <w:tcPr>
            <w:tcW w:w="125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5D7C" w:rsidRPr="003C6A8D" w:rsidRDefault="00335D7C" w:rsidP="004D08D7">
            <w:pPr>
              <w:spacing w:before="40"/>
              <w:ind w:right="176"/>
              <w:jc w:val="center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соның ішінде</w:t>
            </w:r>
          </w:p>
          <w:p w:rsidR="00335D7C" w:rsidRPr="00770A25" w:rsidRDefault="00335D7C" w:rsidP="004D08D7">
            <w:pPr>
              <w:spacing w:after="40"/>
              <w:ind w:right="176"/>
              <w:jc w:val="center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в том числе</w:t>
            </w:r>
          </w:p>
        </w:tc>
      </w:tr>
      <w:tr w:rsidR="00335D7C" w:rsidRPr="00770A25" w:rsidTr="00B742CA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70"/>
        </w:trPr>
        <w:tc>
          <w:tcPr>
            <w:tcW w:w="17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35D7C" w:rsidRPr="00770A25" w:rsidRDefault="00335D7C" w:rsidP="004D08D7">
            <w:pPr>
              <w:spacing w:before="30" w:after="30"/>
              <w:jc w:val="center"/>
              <w:rPr>
                <w:rFonts w:ascii="Calibri" w:hAnsi="Calibri"/>
                <w:sz w:val="1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Pr="00770A25" w:rsidRDefault="00335D7C" w:rsidP="004D08D7">
            <w:pPr>
              <w:jc w:val="center"/>
              <w:outlineLvl w:val="3"/>
              <w:rPr>
                <w:rFonts w:ascii="Calibri" w:hAnsi="Calibri"/>
                <w:sz w:val="16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4D08D7">
            <w:pPr>
              <w:spacing w:before="40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АҚШ</w:t>
            </w:r>
          </w:p>
          <w:p w:rsidR="00335D7C" w:rsidRDefault="00335D7C" w:rsidP="004D08D7">
            <w:pPr>
              <w:spacing w:after="4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США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Германия</w:t>
            </w:r>
          </w:p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Германия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Греция</w:t>
            </w:r>
          </w:p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Греция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Грузия</w:t>
            </w:r>
          </w:p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Грузия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Израиль</w:t>
            </w:r>
          </w:p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Израиль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Иран</w:t>
            </w:r>
          </w:p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Иран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Канада</w:t>
            </w:r>
          </w:p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Канада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Қытай</w:t>
            </w:r>
          </w:p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Китай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Латвия</w:t>
            </w:r>
          </w:p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Латвия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Литва</w:t>
            </w:r>
          </w:p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Литва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5D7C" w:rsidRDefault="00335D7C" w:rsidP="004D08D7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Моңғолия</w:t>
            </w:r>
          </w:p>
          <w:p w:rsidR="00335D7C" w:rsidRDefault="00335D7C" w:rsidP="004D08D7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Монголия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5D7C" w:rsidRDefault="00335D7C" w:rsidP="004D08D7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Түркия</w:t>
            </w:r>
          </w:p>
          <w:p w:rsidR="00335D7C" w:rsidRDefault="00335D7C" w:rsidP="004D08D7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Турция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5D7C" w:rsidRDefault="00335D7C" w:rsidP="004D08D7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Эстония</w:t>
            </w:r>
          </w:p>
          <w:p w:rsidR="00335D7C" w:rsidRDefault="00335D7C" w:rsidP="004D08D7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Эстония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5D7C" w:rsidRDefault="00335D7C" w:rsidP="004D08D7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Басқалары</w:t>
            </w:r>
          </w:p>
          <w:p w:rsidR="00335D7C" w:rsidRDefault="00335D7C" w:rsidP="004D08D7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Другие</w:t>
            </w:r>
          </w:p>
        </w:tc>
      </w:tr>
      <w:tr w:rsidR="00DA3DE0" w:rsidRPr="00770A25" w:rsidTr="00B742CA">
        <w:tblPrEx>
          <w:tblLook w:val="0000"/>
        </w:tblPrEx>
        <w:trPr>
          <w:gridAfter w:val="3"/>
          <w:wAfter w:w="54" w:type="dxa"/>
          <w:trHeight w:val="116"/>
        </w:trPr>
        <w:tc>
          <w:tcPr>
            <w:tcW w:w="15207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3DE0" w:rsidRPr="007E2E7D" w:rsidRDefault="00DA3DE0" w:rsidP="00FB00FF">
            <w:pPr>
              <w:jc w:val="center"/>
              <w:rPr>
                <w:rFonts w:ascii="Calibri" w:hAnsi="Calibri"/>
                <w:b/>
                <w:sz w:val="16"/>
                <w:lang w:val="kk-KZ"/>
              </w:rPr>
            </w:pPr>
            <w:r w:rsidRPr="007E2E7D">
              <w:rPr>
                <w:rFonts w:ascii="Calibri" w:hAnsi="Calibri"/>
                <w:b/>
                <w:sz w:val="16"/>
                <w:lang w:val="kk-KZ"/>
              </w:rPr>
              <w:t>Кеткені</w:t>
            </w:r>
          </w:p>
          <w:p w:rsidR="00DA3DE0" w:rsidRDefault="00DA3DE0" w:rsidP="00FB00F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E2E7D">
              <w:rPr>
                <w:rFonts w:ascii="Calibri" w:hAnsi="Calibri"/>
                <w:b/>
                <w:sz w:val="16"/>
                <w:lang w:val="kk-KZ"/>
              </w:rPr>
              <w:t>Выбыло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3D3DB5" w:rsidRDefault="00264390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340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135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178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604EAD" w:rsidRDefault="00264390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15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176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156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340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135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178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15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2"/>
          <w:wBefore w:w="13" w:type="dxa"/>
          <w:wAfter w:w="40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Pr="005908AB" w:rsidRDefault="00264390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</w:tbl>
    <w:p w:rsidR="00335D7C" w:rsidRDefault="00335D7C" w:rsidP="00335D7C">
      <w:pPr>
        <w:spacing w:before="60" w:after="60"/>
        <w:rPr>
          <w:rFonts w:ascii="Calibri" w:hAnsi="Calibri"/>
          <w:sz w:val="16"/>
          <w:lang w:val="kk-KZ"/>
        </w:rPr>
      </w:pPr>
    </w:p>
    <w:tbl>
      <w:tblPr>
        <w:tblW w:w="1525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"/>
        <w:gridCol w:w="1713"/>
        <w:gridCol w:w="958"/>
        <w:gridCol w:w="895"/>
        <w:gridCol w:w="896"/>
        <w:gridCol w:w="895"/>
        <w:gridCol w:w="896"/>
        <w:gridCol w:w="895"/>
        <w:gridCol w:w="472"/>
        <w:gridCol w:w="424"/>
        <w:gridCol w:w="895"/>
        <w:gridCol w:w="896"/>
        <w:gridCol w:w="895"/>
        <w:gridCol w:w="896"/>
        <w:gridCol w:w="895"/>
        <w:gridCol w:w="896"/>
        <w:gridCol w:w="895"/>
        <w:gridCol w:w="882"/>
        <w:gridCol w:w="14"/>
        <w:gridCol w:w="34"/>
      </w:tblGrid>
      <w:tr w:rsidR="00B742CA" w:rsidRPr="001442B2" w:rsidTr="00B742CA">
        <w:trPr>
          <w:gridBefore w:val="1"/>
          <w:wBefore w:w="13" w:type="dxa"/>
        </w:trPr>
        <w:tc>
          <w:tcPr>
            <w:tcW w:w="76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742CA" w:rsidRPr="001442B2" w:rsidRDefault="00B742CA" w:rsidP="008A33BF">
            <w:pPr>
              <w:pStyle w:val="afc"/>
              <w:pageBreakBefore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62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742CA" w:rsidRPr="001442B2" w:rsidRDefault="00B742CA" w:rsidP="008A33BF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335D7C" w:rsidRPr="00770A25" w:rsidTr="00B742CA">
        <w:tblPrEx>
          <w:tblLook w:val="0000"/>
        </w:tblPrEx>
        <w:trPr>
          <w:gridBefore w:val="1"/>
          <w:gridAfter w:val="1"/>
          <w:wBefore w:w="13" w:type="dxa"/>
          <w:wAfter w:w="34" w:type="dxa"/>
          <w:cantSplit/>
          <w:trHeight w:val="70"/>
        </w:trPr>
        <w:tc>
          <w:tcPr>
            <w:tcW w:w="17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35D7C" w:rsidRPr="00770A25" w:rsidRDefault="00335D7C" w:rsidP="004D08D7">
            <w:pPr>
              <w:spacing w:before="30" w:after="30"/>
              <w:jc w:val="center"/>
              <w:rPr>
                <w:rFonts w:ascii="Calibri" w:hAnsi="Calibri"/>
                <w:sz w:val="16"/>
              </w:rPr>
            </w:pP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5D7C" w:rsidRPr="003C6A8D" w:rsidRDefault="00335D7C" w:rsidP="004D08D7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Барлығы</w:t>
            </w:r>
          </w:p>
          <w:p w:rsidR="00335D7C" w:rsidRPr="00770A25" w:rsidRDefault="00335D7C" w:rsidP="004D08D7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Всего</w:t>
            </w:r>
          </w:p>
        </w:tc>
        <w:tc>
          <w:tcPr>
            <w:tcW w:w="125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5D7C" w:rsidRPr="003C6A8D" w:rsidRDefault="00335D7C" w:rsidP="004D08D7">
            <w:pPr>
              <w:spacing w:before="40"/>
              <w:ind w:right="176"/>
              <w:jc w:val="center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соның ішінде</w:t>
            </w:r>
          </w:p>
          <w:p w:rsidR="00335D7C" w:rsidRPr="00770A25" w:rsidRDefault="00335D7C" w:rsidP="004D08D7">
            <w:pPr>
              <w:spacing w:after="40"/>
              <w:ind w:right="176"/>
              <w:jc w:val="center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в том числе</w:t>
            </w:r>
          </w:p>
        </w:tc>
      </w:tr>
      <w:tr w:rsidR="00335D7C" w:rsidRPr="00770A25" w:rsidTr="00B742CA">
        <w:tblPrEx>
          <w:tblLook w:val="0000"/>
        </w:tblPrEx>
        <w:trPr>
          <w:gridBefore w:val="1"/>
          <w:gridAfter w:val="1"/>
          <w:wBefore w:w="13" w:type="dxa"/>
          <w:wAfter w:w="34" w:type="dxa"/>
          <w:cantSplit/>
          <w:trHeight w:val="70"/>
        </w:trPr>
        <w:tc>
          <w:tcPr>
            <w:tcW w:w="171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35D7C" w:rsidRPr="00770A25" w:rsidRDefault="00335D7C" w:rsidP="004D08D7">
            <w:pPr>
              <w:spacing w:before="30" w:after="30"/>
              <w:jc w:val="center"/>
              <w:rPr>
                <w:rFonts w:ascii="Calibri" w:hAnsi="Calibri"/>
                <w:sz w:val="1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Pr="00770A25" w:rsidRDefault="00335D7C" w:rsidP="004D08D7">
            <w:pPr>
              <w:jc w:val="center"/>
              <w:outlineLvl w:val="3"/>
              <w:rPr>
                <w:rFonts w:ascii="Calibri" w:hAnsi="Calibri"/>
                <w:sz w:val="16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4D08D7">
            <w:pPr>
              <w:spacing w:before="40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АҚШ</w:t>
            </w:r>
          </w:p>
          <w:p w:rsidR="00335D7C" w:rsidRDefault="00335D7C" w:rsidP="004D08D7">
            <w:pPr>
              <w:spacing w:after="40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США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Германия</w:t>
            </w:r>
          </w:p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Германия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Греция</w:t>
            </w:r>
          </w:p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Греция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Грузия</w:t>
            </w:r>
          </w:p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Грузия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Израиль</w:t>
            </w:r>
          </w:p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Израиль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Иран</w:t>
            </w:r>
          </w:p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Иран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Канада</w:t>
            </w:r>
          </w:p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Канада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Қытай</w:t>
            </w:r>
          </w:p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Китай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Латвия</w:t>
            </w:r>
          </w:p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Латвия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Литва</w:t>
            </w:r>
          </w:p>
          <w:p w:rsidR="00335D7C" w:rsidRDefault="00335D7C" w:rsidP="004D08D7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Литва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5D7C" w:rsidRDefault="00335D7C" w:rsidP="004D08D7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Моңғолия</w:t>
            </w:r>
          </w:p>
          <w:p w:rsidR="00335D7C" w:rsidRDefault="00335D7C" w:rsidP="004D08D7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Монголия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5D7C" w:rsidRDefault="00335D7C" w:rsidP="004D08D7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Түркия</w:t>
            </w:r>
          </w:p>
          <w:p w:rsidR="00335D7C" w:rsidRDefault="00335D7C" w:rsidP="004D08D7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Турция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5D7C" w:rsidRDefault="00335D7C" w:rsidP="004D08D7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Эстония</w:t>
            </w:r>
          </w:p>
          <w:p w:rsidR="00335D7C" w:rsidRDefault="00335D7C" w:rsidP="004D08D7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Эстония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5D7C" w:rsidRDefault="00335D7C" w:rsidP="004D08D7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Басқалары</w:t>
            </w:r>
          </w:p>
          <w:p w:rsidR="00335D7C" w:rsidRDefault="00335D7C" w:rsidP="004D08D7">
            <w:pPr>
              <w:ind w:left="-57" w:right="-57"/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Другие</w:t>
            </w:r>
          </w:p>
        </w:tc>
      </w:tr>
      <w:tr w:rsidR="00337B70" w:rsidRPr="00770A25" w:rsidTr="00B742CA">
        <w:tblPrEx>
          <w:tblLook w:val="0000"/>
        </w:tblPrEx>
        <w:trPr>
          <w:gridAfter w:val="2"/>
          <w:wAfter w:w="48" w:type="dxa"/>
          <w:trHeight w:val="116"/>
        </w:trPr>
        <w:tc>
          <w:tcPr>
            <w:tcW w:w="15207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B70" w:rsidRPr="007E2E7D" w:rsidRDefault="00337B70" w:rsidP="00FB00FF">
            <w:pPr>
              <w:jc w:val="center"/>
              <w:rPr>
                <w:rFonts w:ascii="Calibri" w:hAnsi="Calibri"/>
                <w:b/>
                <w:sz w:val="16"/>
                <w:lang w:val="kk-KZ"/>
              </w:rPr>
            </w:pPr>
            <w:r w:rsidRPr="007E2E7D">
              <w:rPr>
                <w:rFonts w:ascii="Calibri" w:hAnsi="Calibri"/>
                <w:b/>
                <w:sz w:val="16"/>
                <w:lang w:val="kk-KZ"/>
              </w:rPr>
              <w:t>Көші-қон айырымы</w:t>
            </w:r>
          </w:p>
          <w:p w:rsidR="00337B70" w:rsidRPr="008307D1" w:rsidRDefault="00337B70" w:rsidP="00FB00FF">
            <w:pPr>
              <w:jc w:val="center"/>
              <w:rPr>
                <w:rFonts w:ascii="Calibri" w:hAnsi="Calibri" w:cs="Calibri"/>
                <w:bCs/>
                <w:sz w:val="16"/>
                <w:szCs w:val="16"/>
              </w:rPr>
            </w:pPr>
            <w:r w:rsidRPr="007E2E7D">
              <w:rPr>
                <w:rFonts w:ascii="Calibri" w:hAnsi="Calibri"/>
                <w:b/>
                <w:sz w:val="16"/>
                <w:lang w:val="kk-KZ"/>
              </w:rPr>
              <w:t>Сальдо миграции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1"/>
          <w:wBefore w:w="13" w:type="dxa"/>
          <w:wAfter w:w="34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3D3DB5" w:rsidRDefault="00264390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-258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-98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-170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1"/>
          <w:wBefore w:w="13" w:type="dxa"/>
          <w:wAfter w:w="34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-8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1"/>
          <w:wBefore w:w="13" w:type="dxa"/>
          <w:wAfter w:w="34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604EAD" w:rsidRDefault="00264390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1"/>
          <w:wBefore w:w="13" w:type="dxa"/>
          <w:wAfter w:w="34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1"/>
          <w:wBefore w:w="13" w:type="dxa"/>
          <w:wAfter w:w="34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1"/>
          <w:wBefore w:w="13" w:type="dxa"/>
          <w:wAfter w:w="34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1"/>
          <w:wBefore w:w="13" w:type="dxa"/>
          <w:wAfter w:w="34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1"/>
          <w:wBefore w:w="13" w:type="dxa"/>
          <w:wAfter w:w="34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-20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-7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1"/>
          <w:wBefore w:w="13" w:type="dxa"/>
          <w:wAfter w:w="34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1"/>
          <w:wBefore w:w="13" w:type="dxa"/>
          <w:wAfter w:w="34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-5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1"/>
          <w:wBefore w:w="13" w:type="dxa"/>
          <w:wAfter w:w="34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-157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-5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-153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1"/>
          <w:wBefore w:w="13" w:type="dxa"/>
          <w:wAfter w:w="34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1"/>
          <w:wBefore w:w="13" w:type="dxa"/>
          <w:wAfter w:w="34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-17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-17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264390" w:rsidRPr="00770A25" w:rsidTr="0036789D">
        <w:tblPrEx>
          <w:tblLook w:val="0000"/>
        </w:tblPrEx>
        <w:trPr>
          <w:gridBefore w:val="1"/>
          <w:gridAfter w:val="1"/>
          <w:wBefore w:w="13" w:type="dxa"/>
          <w:wAfter w:w="34" w:type="dxa"/>
          <w:cantSplit/>
          <w:trHeight w:val="211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Pr="005908AB" w:rsidRDefault="00264390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-258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-98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-170</w:t>
            </w:r>
          </w:p>
        </w:tc>
      </w:tr>
      <w:tr w:rsidR="00264390" w:rsidRPr="00770A25" w:rsidTr="00B66C2B">
        <w:tblPrEx>
          <w:tblLook w:val="0000"/>
        </w:tblPrEx>
        <w:trPr>
          <w:gridBefore w:val="1"/>
          <w:gridAfter w:val="1"/>
          <w:wBefore w:w="13" w:type="dxa"/>
          <w:wAfter w:w="34" w:type="dxa"/>
          <w:cantSplit/>
          <w:trHeight w:val="283"/>
        </w:trPr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Pr="005908AB" w:rsidRDefault="00264390" w:rsidP="005C65BF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4390" w:rsidRDefault="00264390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-8</w:t>
            </w:r>
          </w:p>
        </w:tc>
      </w:tr>
    </w:tbl>
    <w:p w:rsidR="00335D7C" w:rsidRDefault="00335D7C" w:rsidP="00335D7C">
      <w:pPr>
        <w:spacing w:before="60" w:after="60"/>
        <w:rPr>
          <w:rFonts w:ascii="Calibri" w:hAnsi="Calibri"/>
          <w:sz w:val="16"/>
          <w:lang w:val="kk-KZ"/>
        </w:rPr>
      </w:pPr>
    </w:p>
    <w:p w:rsidR="002F5CBD" w:rsidRPr="001C5E20" w:rsidRDefault="002F5CBD" w:rsidP="001C5E20">
      <w:pPr>
        <w:pStyle w:val="8"/>
        <w:pageBreakBefore/>
        <w:numPr>
          <w:ilvl w:val="0"/>
          <w:numId w:val="15"/>
        </w:numPr>
        <w:tabs>
          <w:tab w:val="left" w:pos="426"/>
        </w:tabs>
        <w:spacing w:before="240" w:after="180"/>
        <w:ind w:left="0" w:firstLine="0"/>
        <w:rPr>
          <w:rFonts w:ascii="Calibri" w:hAnsi="Calibri"/>
          <w:i w:val="0"/>
          <w:sz w:val="20"/>
          <w:lang w:val="kk-KZ"/>
        </w:rPr>
      </w:pPr>
      <w:r>
        <w:rPr>
          <w:rFonts w:ascii="Calibri" w:hAnsi="Calibri"/>
          <w:i w:val="0"/>
          <w:sz w:val="20"/>
          <w:lang w:val="kk-KZ"/>
        </w:rPr>
        <w:lastRenderedPageBreak/>
        <w:t>Ө</w:t>
      </w:r>
      <w:r w:rsidRPr="004D08D7">
        <w:rPr>
          <w:rFonts w:ascii="Calibri" w:hAnsi="Calibri"/>
          <w:i w:val="0"/>
          <w:sz w:val="20"/>
          <w:lang w:val="kk-KZ"/>
        </w:rPr>
        <w:t xml:space="preserve">ңіраралық </w:t>
      </w:r>
      <w:r>
        <w:rPr>
          <w:rFonts w:ascii="Calibri" w:hAnsi="Calibri"/>
          <w:i w:val="0"/>
          <w:sz w:val="20"/>
          <w:lang w:val="kk-KZ"/>
        </w:rPr>
        <w:t>х</w:t>
      </w:r>
      <w:r w:rsidRPr="004D08D7">
        <w:rPr>
          <w:rFonts w:ascii="Calibri" w:hAnsi="Calibri"/>
          <w:i w:val="0"/>
          <w:sz w:val="20"/>
          <w:lang w:val="kk-KZ"/>
        </w:rPr>
        <w:t>алық көші-қоны</w:t>
      </w:r>
      <w:r w:rsidR="001C5E20">
        <w:rPr>
          <w:rFonts w:ascii="Calibri" w:hAnsi="Calibri"/>
          <w:i w:val="0"/>
          <w:sz w:val="20"/>
          <w:lang w:val="kk-KZ"/>
        </w:rPr>
        <w:br/>
      </w:r>
      <w:r w:rsidRPr="001C5E20">
        <w:rPr>
          <w:rFonts w:ascii="Calibri" w:hAnsi="Calibri"/>
          <w:i w:val="0"/>
          <w:sz w:val="20"/>
          <w:lang w:val="kk-KZ"/>
        </w:rPr>
        <w:t>Межрегиональная миграция населения</w:t>
      </w:r>
    </w:p>
    <w:tbl>
      <w:tblPr>
        <w:tblW w:w="1518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"/>
        <w:gridCol w:w="1710"/>
        <w:gridCol w:w="697"/>
        <w:gridCol w:w="48"/>
        <w:gridCol w:w="702"/>
        <w:gridCol w:w="43"/>
        <w:gridCol w:w="708"/>
        <w:gridCol w:w="39"/>
        <w:gridCol w:w="714"/>
        <w:gridCol w:w="33"/>
        <w:gridCol w:w="720"/>
        <w:gridCol w:w="28"/>
        <w:gridCol w:w="725"/>
        <w:gridCol w:w="23"/>
        <w:gridCol w:w="730"/>
        <w:gridCol w:w="17"/>
        <w:gridCol w:w="674"/>
        <w:gridCol w:w="62"/>
        <w:gridCol w:w="12"/>
        <w:gridCol w:w="692"/>
        <w:gridCol w:w="49"/>
        <w:gridCol w:w="7"/>
        <w:gridCol w:w="747"/>
        <w:gridCol w:w="753"/>
        <w:gridCol w:w="753"/>
        <w:gridCol w:w="747"/>
        <w:gridCol w:w="6"/>
        <w:gridCol w:w="742"/>
        <w:gridCol w:w="11"/>
        <w:gridCol w:w="737"/>
        <w:gridCol w:w="16"/>
        <w:gridCol w:w="731"/>
        <w:gridCol w:w="22"/>
        <w:gridCol w:w="726"/>
        <w:gridCol w:w="28"/>
        <w:gridCol w:w="723"/>
      </w:tblGrid>
      <w:tr w:rsidR="008A5FC7" w:rsidRPr="001442B2" w:rsidTr="00036088">
        <w:trPr>
          <w:gridBefore w:val="1"/>
          <w:wBefore w:w="7" w:type="dxa"/>
        </w:trPr>
        <w:tc>
          <w:tcPr>
            <w:tcW w:w="7611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8A5FC7" w:rsidRPr="001442B2" w:rsidRDefault="008A5FC7" w:rsidP="001442B2">
            <w:pPr>
              <w:pStyle w:val="afc"/>
              <w:widowControl w:val="0"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2B2"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t>а</w:t>
            </w: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дам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5FC7" w:rsidRPr="00604EAD" w:rsidRDefault="008A5FC7" w:rsidP="001442B2">
            <w:pPr>
              <w:pStyle w:val="afc"/>
              <w:widowControl w:val="0"/>
              <w:spacing w:before="60" w:after="60"/>
              <w:jc w:val="right"/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</w:pPr>
          </w:p>
        </w:tc>
        <w:tc>
          <w:tcPr>
            <w:tcW w:w="679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8A5FC7" w:rsidRPr="001442B2" w:rsidRDefault="008A5FC7" w:rsidP="001442B2">
            <w:pPr>
              <w:pStyle w:val="afc"/>
              <w:widowControl w:val="0"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человек</w:t>
            </w:r>
          </w:p>
        </w:tc>
      </w:tr>
      <w:tr w:rsidR="00372B73" w:rsidRPr="001C5E20" w:rsidTr="00036088">
        <w:tblPrEx>
          <w:tblLook w:val="0000"/>
        </w:tblPrEx>
        <w:trPr>
          <w:gridBefore w:val="1"/>
          <w:wBefore w:w="7" w:type="dxa"/>
          <w:cantSplit/>
          <w:trHeight w:val="70"/>
        </w:trPr>
        <w:tc>
          <w:tcPr>
            <w:tcW w:w="17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72B73" w:rsidRPr="001C5E20" w:rsidRDefault="00372B73" w:rsidP="0091235F">
            <w:pPr>
              <w:spacing w:before="30" w:after="30"/>
              <w:jc w:val="center"/>
              <w:rPr>
                <w:rFonts w:ascii="Calibri" w:hAnsi="Calibri"/>
                <w:sz w:val="16"/>
                <w:lang w:val="kk-KZ"/>
              </w:rPr>
            </w:pP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2B73" w:rsidRPr="001C5E20" w:rsidRDefault="00372B73" w:rsidP="0091235F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1C5E20">
              <w:rPr>
                <w:rFonts w:ascii="Calibri" w:hAnsi="Calibri"/>
                <w:sz w:val="16"/>
                <w:lang w:val="kk-KZ"/>
              </w:rPr>
              <w:t>Барлығы</w:t>
            </w:r>
          </w:p>
          <w:p w:rsidR="00372B73" w:rsidRPr="001C5E20" w:rsidRDefault="00372B73" w:rsidP="0091235F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1C5E20">
              <w:rPr>
                <w:rFonts w:ascii="Calibri" w:hAnsi="Calibri"/>
                <w:sz w:val="16"/>
                <w:lang w:val="kk-KZ"/>
              </w:rPr>
              <w:t>Всего</w:t>
            </w:r>
          </w:p>
        </w:tc>
        <w:tc>
          <w:tcPr>
            <w:tcW w:w="12768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2B73" w:rsidRPr="001C5E20" w:rsidRDefault="00372B73" w:rsidP="0091235F">
            <w:pPr>
              <w:spacing w:before="40"/>
              <w:ind w:right="176"/>
              <w:jc w:val="center"/>
              <w:rPr>
                <w:rFonts w:ascii="Calibri" w:hAnsi="Calibri"/>
                <w:sz w:val="16"/>
                <w:lang w:val="kk-KZ"/>
              </w:rPr>
            </w:pPr>
            <w:r w:rsidRPr="001C5E20">
              <w:rPr>
                <w:rFonts w:ascii="Calibri" w:hAnsi="Calibri"/>
                <w:sz w:val="16"/>
                <w:lang w:val="kk-KZ"/>
              </w:rPr>
              <w:t>соның ішінде</w:t>
            </w:r>
          </w:p>
          <w:p w:rsidR="00372B73" w:rsidRPr="001C5E20" w:rsidRDefault="00372B73" w:rsidP="0091235F">
            <w:pPr>
              <w:spacing w:before="40"/>
              <w:ind w:right="176"/>
              <w:jc w:val="center"/>
              <w:rPr>
                <w:rFonts w:ascii="Calibri" w:hAnsi="Calibri"/>
                <w:sz w:val="16"/>
                <w:lang w:val="kk-KZ"/>
              </w:rPr>
            </w:pPr>
            <w:r w:rsidRPr="001C5E20">
              <w:rPr>
                <w:rFonts w:ascii="Calibri" w:hAnsi="Calibri"/>
                <w:sz w:val="16"/>
                <w:lang w:val="kk-KZ"/>
              </w:rPr>
              <w:t>в том числе</w:t>
            </w:r>
          </w:p>
        </w:tc>
      </w:tr>
      <w:tr w:rsidR="008A5FC7" w:rsidRPr="00770A25" w:rsidTr="00036088">
        <w:tblPrEx>
          <w:tblLook w:val="0000"/>
        </w:tblPrEx>
        <w:trPr>
          <w:gridBefore w:val="1"/>
          <w:wBefore w:w="7" w:type="dxa"/>
          <w:cantSplit/>
          <w:trHeight w:val="2020"/>
        </w:trPr>
        <w:tc>
          <w:tcPr>
            <w:tcW w:w="171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A5FC7" w:rsidRPr="001C5E20" w:rsidRDefault="008A5FC7" w:rsidP="0091235F">
            <w:pPr>
              <w:spacing w:before="30" w:after="30"/>
              <w:jc w:val="center"/>
              <w:rPr>
                <w:rFonts w:ascii="Calibri" w:hAnsi="Calibri"/>
                <w:sz w:val="16"/>
                <w:lang w:val="kk-KZ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FC7" w:rsidRPr="001C5E20" w:rsidRDefault="008A5FC7" w:rsidP="0091235F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5FC7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1C5E20">
              <w:rPr>
                <w:rFonts w:ascii="Calibri" w:hAnsi="Calibri" w:cs="Calibri"/>
                <w:sz w:val="16"/>
                <w:szCs w:val="16"/>
                <w:lang w:val="kk-KZ"/>
              </w:rPr>
              <w:t>Ақмола</w:t>
            </w:r>
          </w:p>
          <w:p w:rsidR="008A5FC7" w:rsidRPr="002F5CBD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Акмолинская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5FC7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1C5E20">
              <w:rPr>
                <w:rFonts w:ascii="Calibri" w:hAnsi="Calibri" w:cs="Calibri"/>
                <w:sz w:val="16"/>
                <w:szCs w:val="16"/>
                <w:lang w:val="kk-KZ"/>
              </w:rPr>
              <w:t>Ақтөбе</w:t>
            </w:r>
          </w:p>
          <w:p w:rsidR="008A5FC7" w:rsidRPr="002F5CBD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Актюбинская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5FC7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1C5E20">
              <w:rPr>
                <w:rFonts w:ascii="Calibri" w:hAnsi="Calibri" w:cs="Calibri"/>
                <w:sz w:val="16"/>
                <w:szCs w:val="16"/>
                <w:lang w:val="kk-KZ"/>
              </w:rPr>
              <w:t>Алматы</w:t>
            </w:r>
          </w:p>
          <w:p w:rsidR="008A5FC7" w:rsidRPr="002F5CBD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Алматинская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5FC7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Атырау</w:t>
            </w:r>
          </w:p>
          <w:p w:rsidR="008A5FC7" w:rsidRPr="002F5CBD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Атырауская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5FC7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Батыс Қазақстан</w:t>
            </w:r>
          </w:p>
          <w:p w:rsidR="008A5FC7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B5732">
              <w:rPr>
                <w:rFonts w:ascii="Calibri" w:hAnsi="Calibri" w:cs="Calibri"/>
                <w:sz w:val="16"/>
                <w:szCs w:val="16"/>
              </w:rPr>
              <w:t>Западно-Казахстанская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5FC7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Жамбыл</w:t>
            </w:r>
          </w:p>
          <w:p w:rsidR="008A5FC7" w:rsidRPr="00CB5732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CB5732">
              <w:rPr>
                <w:rFonts w:ascii="Calibri" w:hAnsi="Calibri" w:cs="Calibri"/>
                <w:sz w:val="16"/>
                <w:szCs w:val="16"/>
                <w:lang w:val="en-US"/>
              </w:rPr>
              <w:t>Жамбылская</w:t>
            </w:r>
          </w:p>
        </w:tc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5FC7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Қарағанды</w:t>
            </w:r>
          </w:p>
          <w:p w:rsidR="008A5FC7" w:rsidRPr="00CB5732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Карагандинская</w:t>
            </w:r>
          </w:p>
        </w:tc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5FC7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Қостанай</w:t>
            </w:r>
          </w:p>
          <w:p w:rsidR="008A5FC7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Костанайская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5FC7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Қызылорда</w:t>
            </w:r>
          </w:p>
          <w:p w:rsidR="008A5FC7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Кызылординская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8A5FC7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Маңғыстау</w:t>
            </w:r>
          </w:p>
          <w:p w:rsidR="008A5FC7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Манистауская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F82964" w:rsidRDefault="00F82964" w:rsidP="00F8296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Павлодар</w:t>
            </w:r>
          </w:p>
          <w:p w:rsidR="008A5FC7" w:rsidRDefault="00F82964" w:rsidP="00F8296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B5732">
              <w:rPr>
                <w:rFonts w:ascii="Calibri" w:hAnsi="Calibri" w:cs="Calibri"/>
                <w:sz w:val="16"/>
                <w:szCs w:val="16"/>
              </w:rPr>
              <w:t>Павлодарская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F82964" w:rsidRDefault="00F82964" w:rsidP="00F8296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Солтүстік Қазақстан</w:t>
            </w:r>
          </w:p>
          <w:p w:rsidR="008A5FC7" w:rsidRDefault="00F82964" w:rsidP="00F8296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B5732">
              <w:rPr>
                <w:rFonts w:ascii="Calibri" w:hAnsi="Calibri" w:cs="Calibri"/>
                <w:sz w:val="16"/>
                <w:szCs w:val="16"/>
              </w:rPr>
              <w:t>Северо-Казахстанская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F82964" w:rsidRDefault="00F82964" w:rsidP="00F8296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3C7E">
              <w:rPr>
                <w:rFonts w:ascii="Calibri" w:hAnsi="Calibri" w:cs="Calibri"/>
                <w:sz w:val="16"/>
                <w:szCs w:val="16"/>
              </w:rPr>
              <w:t>Түркістан</w:t>
            </w:r>
          </w:p>
          <w:p w:rsidR="008A5FC7" w:rsidRDefault="00F82964" w:rsidP="00F8296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Туркестанская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8A5FC7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Шығыс Қазақстан</w:t>
            </w:r>
          </w:p>
          <w:p w:rsidR="008A5FC7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B5732">
              <w:rPr>
                <w:rFonts w:ascii="Calibri" w:hAnsi="Calibri" w:cs="Calibri"/>
                <w:sz w:val="16"/>
                <w:szCs w:val="16"/>
              </w:rPr>
              <w:t>Восточно-Казахстанская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8A5FC7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Астана қаласы</w:t>
            </w:r>
          </w:p>
          <w:p w:rsidR="008A5FC7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B5732">
              <w:rPr>
                <w:rFonts w:ascii="Calibri" w:hAnsi="Calibri" w:cs="Calibri"/>
                <w:sz w:val="16"/>
                <w:szCs w:val="16"/>
              </w:rPr>
              <w:t>г.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CB5732">
              <w:rPr>
                <w:rFonts w:ascii="Calibri" w:hAnsi="Calibri" w:cs="Calibri"/>
                <w:sz w:val="16"/>
                <w:szCs w:val="16"/>
              </w:rPr>
              <w:t>Астана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8A5FC7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Алматы қаласы</w:t>
            </w:r>
          </w:p>
          <w:p w:rsidR="008A5FC7" w:rsidRDefault="008A5FC7" w:rsidP="00CB5732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B5732">
              <w:rPr>
                <w:rFonts w:ascii="Calibri" w:hAnsi="Calibri" w:cs="Calibri"/>
                <w:sz w:val="16"/>
                <w:szCs w:val="16"/>
              </w:rPr>
              <w:t>г.Алматы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</w:tcPr>
          <w:p w:rsidR="008A5FC7" w:rsidRDefault="00B00E70" w:rsidP="00B00E7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Шымкент </w:t>
            </w:r>
            <w:r w:rsidRPr="00B00E70">
              <w:rPr>
                <w:rFonts w:ascii="Calibri" w:hAnsi="Calibri" w:cs="Calibri"/>
                <w:sz w:val="16"/>
                <w:szCs w:val="16"/>
              </w:rPr>
              <w:t>қаласы</w:t>
            </w:r>
          </w:p>
          <w:p w:rsidR="00B00E70" w:rsidRDefault="00D15D87" w:rsidP="00B00E7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Шымкент</w:t>
            </w:r>
          </w:p>
        </w:tc>
      </w:tr>
      <w:tr w:rsidR="00036088" w:rsidRPr="00770A25" w:rsidTr="00AC0FF0">
        <w:tblPrEx>
          <w:tblLook w:val="0000"/>
        </w:tblPrEx>
        <w:trPr>
          <w:trHeight w:val="116"/>
        </w:trPr>
        <w:tc>
          <w:tcPr>
            <w:tcW w:w="15182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:rsidR="00036088" w:rsidRPr="007E2E7D" w:rsidRDefault="00036088" w:rsidP="00FB00FF">
            <w:pPr>
              <w:jc w:val="center"/>
              <w:rPr>
                <w:rFonts w:ascii="Calibri" w:hAnsi="Calibri"/>
                <w:b/>
                <w:sz w:val="16"/>
                <w:lang w:val="kk-KZ"/>
              </w:rPr>
            </w:pPr>
            <w:r w:rsidRPr="007E2E7D">
              <w:rPr>
                <w:rFonts w:ascii="Calibri" w:hAnsi="Calibri"/>
                <w:b/>
                <w:sz w:val="16"/>
                <w:lang w:val="kk-KZ"/>
              </w:rPr>
              <w:t>Келгені</w:t>
            </w:r>
          </w:p>
          <w:p w:rsidR="00036088" w:rsidRPr="006F3445" w:rsidRDefault="00036088" w:rsidP="00FB00FF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7E2E7D">
              <w:rPr>
                <w:rFonts w:ascii="Calibri" w:hAnsi="Calibri"/>
                <w:b/>
                <w:sz w:val="16"/>
                <w:lang w:val="kk-KZ"/>
              </w:rPr>
              <w:t>Прибыло</w:t>
            </w:r>
          </w:p>
        </w:tc>
      </w:tr>
      <w:tr w:rsidR="00CE02D6" w:rsidRPr="00770A25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3D3DB5" w:rsidRDefault="00CE02D6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6 227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2 140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394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407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1 135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</w:t>
            </w:r>
          </w:p>
        </w:tc>
      </w:tr>
      <w:tr w:rsidR="00CE02D6" w:rsidRPr="00770A25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6619EB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1 648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</w:tr>
      <w:tr w:rsidR="00CE02D6" w:rsidRPr="00770A25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604EAD" w:rsidRDefault="00CE02D6" w:rsidP="006619EB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869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627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E02D6" w:rsidRPr="00770A25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6619EB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CE02D6" w:rsidRPr="00770A25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6619EB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353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CE02D6" w:rsidRPr="00770A25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6619EB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CE02D6" w:rsidRPr="00770A25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6619EB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CE02D6" w:rsidRPr="00770A25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6619EB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CE02D6" w:rsidRPr="00770A25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6619EB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CE02D6" w:rsidRPr="00770A25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6619EB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CE02D6" w:rsidRPr="00770A25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6619EB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</w:tr>
      <w:tr w:rsidR="00CE02D6" w:rsidRPr="00770A25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6619EB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559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CE02D6" w:rsidRPr="00770A25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6619EB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CE02D6" w:rsidRPr="00770A25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6619EB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397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</w:tr>
      <w:tr w:rsidR="00CE02D6" w:rsidRPr="00770A25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Pr="005908AB" w:rsidRDefault="00CE02D6" w:rsidP="006619EB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8A5FC7" w:rsidRPr="001442B2" w:rsidTr="00036088">
        <w:trPr>
          <w:gridBefore w:val="1"/>
          <w:wBefore w:w="7" w:type="dxa"/>
        </w:trPr>
        <w:tc>
          <w:tcPr>
            <w:tcW w:w="7611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8A5FC7" w:rsidRPr="001442B2" w:rsidRDefault="008A5FC7" w:rsidP="008A33BF">
            <w:pPr>
              <w:pStyle w:val="afc"/>
              <w:pageBreakBefore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A5FC7" w:rsidRPr="00604EAD" w:rsidRDefault="008A5FC7" w:rsidP="008A33BF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</w:pPr>
          </w:p>
        </w:tc>
        <w:tc>
          <w:tcPr>
            <w:tcW w:w="679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8A5FC7" w:rsidRPr="001442B2" w:rsidRDefault="008A5FC7" w:rsidP="008A33BF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036088" w:rsidRPr="001C5E20" w:rsidTr="00AC0FF0">
        <w:tblPrEx>
          <w:tblLook w:val="0000"/>
        </w:tblPrEx>
        <w:trPr>
          <w:gridBefore w:val="1"/>
          <w:wBefore w:w="7" w:type="dxa"/>
          <w:cantSplit/>
          <w:trHeight w:val="70"/>
        </w:trPr>
        <w:tc>
          <w:tcPr>
            <w:tcW w:w="17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6088" w:rsidRPr="001C5E20" w:rsidRDefault="00036088" w:rsidP="00AC0FF0">
            <w:pPr>
              <w:spacing w:before="30" w:after="30"/>
              <w:jc w:val="center"/>
              <w:rPr>
                <w:rFonts w:ascii="Calibri" w:hAnsi="Calibri"/>
                <w:sz w:val="16"/>
                <w:lang w:val="kk-KZ"/>
              </w:rPr>
            </w:pP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6088" w:rsidRPr="001C5E20" w:rsidRDefault="00036088" w:rsidP="00AC0FF0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1C5E20">
              <w:rPr>
                <w:rFonts w:ascii="Calibri" w:hAnsi="Calibri"/>
                <w:sz w:val="16"/>
                <w:lang w:val="kk-KZ"/>
              </w:rPr>
              <w:t>Барлығы</w:t>
            </w:r>
          </w:p>
          <w:p w:rsidR="00036088" w:rsidRPr="001C5E20" w:rsidRDefault="00036088" w:rsidP="00AC0FF0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1C5E20">
              <w:rPr>
                <w:rFonts w:ascii="Calibri" w:hAnsi="Calibri"/>
                <w:sz w:val="16"/>
                <w:lang w:val="kk-KZ"/>
              </w:rPr>
              <w:t>Всего</w:t>
            </w:r>
          </w:p>
        </w:tc>
        <w:tc>
          <w:tcPr>
            <w:tcW w:w="12768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6088" w:rsidRPr="001C5E20" w:rsidRDefault="00036088" w:rsidP="00AC0FF0">
            <w:pPr>
              <w:spacing w:before="40"/>
              <w:ind w:right="176"/>
              <w:jc w:val="center"/>
              <w:rPr>
                <w:rFonts w:ascii="Calibri" w:hAnsi="Calibri"/>
                <w:sz w:val="16"/>
                <w:lang w:val="kk-KZ"/>
              </w:rPr>
            </w:pPr>
            <w:r w:rsidRPr="001C5E20">
              <w:rPr>
                <w:rFonts w:ascii="Calibri" w:hAnsi="Calibri"/>
                <w:sz w:val="16"/>
                <w:lang w:val="kk-KZ"/>
              </w:rPr>
              <w:t>соның ішінде</w:t>
            </w:r>
          </w:p>
          <w:p w:rsidR="00036088" w:rsidRPr="001C5E20" w:rsidRDefault="00036088" w:rsidP="00AC0FF0">
            <w:pPr>
              <w:spacing w:before="40"/>
              <w:ind w:right="176"/>
              <w:jc w:val="center"/>
              <w:rPr>
                <w:rFonts w:ascii="Calibri" w:hAnsi="Calibri"/>
                <w:sz w:val="16"/>
                <w:lang w:val="kk-KZ"/>
              </w:rPr>
            </w:pPr>
            <w:r w:rsidRPr="001C5E20">
              <w:rPr>
                <w:rFonts w:ascii="Calibri" w:hAnsi="Calibri"/>
                <w:sz w:val="16"/>
                <w:lang w:val="kk-KZ"/>
              </w:rPr>
              <w:t>в том числе</w:t>
            </w:r>
          </w:p>
        </w:tc>
      </w:tr>
      <w:tr w:rsidR="00F82964" w:rsidTr="00036088">
        <w:tblPrEx>
          <w:tblLook w:val="0000"/>
        </w:tblPrEx>
        <w:trPr>
          <w:gridBefore w:val="1"/>
          <w:wBefore w:w="7" w:type="dxa"/>
          <w:cantSplit/>
          <w:trHeight w:val="2020"/>
        </w:trPr>
        <w:tc>
          <w:tcPr>
            <w:tcW w:w="171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2964" w:rsidRPr="001C5E20" w:rsidRDefault="00F82964" w:rsidP="00AC0FF0">
            <w:pPr>
              <w:spacing w:before="30" w:after="30"/>
              <w:jc w:val="center"/>
              <w:rPr>
                <w:rFonts w:ascii="Calibri" w:hAnsi="Calibri"/>
                <w:sz w:val="16"/>
                <w:lang w:val="kk-KZ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964" w:rsidRPr="001C5E20" w:rsidRDefault="00F82964" w:rsidP="00AC0FF0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1C5E20">
              <w:rPr>
                <w:rFonts w:ascii="Calibri" w:hAnsi="Calibri" w:cs="Calibri"/>
                <w:sz w:val="16"/>
                <w:szCs w:val="16"/>
                <w:lang w:val="kk-KZ"/>
              </w:rPr>
              <w:t>Ақмола</w:t>
            </w:r>
          </w:p>
          <w:p w:rsidR="00F82964" w:rsidRPr="002F5CBD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Акмолинская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1C5E20">
              <w:rPr>
                <w:rFonts w:ascii="Calibri" w:hAnsi="Calibri" w:cs="Calibri"/>
                <w:sz w:val="16"/>
                <w:szCs w:val="16"/>
                <w:lang w:val="kk-KZ"/>
              </w:rPr>
              <w:t>Ақтөбе</w:t>
            </w:r>
          </w:p>
          <w:p w:rsidR="00F82964" w:rsidRPr="002F5CBD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Актюбинская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1C5E20">
              <w:rPr>
                <w:rFonts w:ascii="Calibri" w:hAnsi="Calibri" w:cs="Calibri"/>
                <w:sz w:val="16"/>
                <w:szCs w:val="16"/>
                <w:lang w:val="kk-KZ"/>
              </w:rPr>
              <w:t>Алматы</w:t>
            </w:r>
          </w:p>
          <w:p w:rsidR="00F82964" w:rsidRPr="002F5CBD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Алматинская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Атырау</w:t>
            </w:r>
          </w:p>
          <w:p w:rsidR="00F82964" w:rsidRPr="002F5CBD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Атырауская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Батыс Қазақстан</w:t>
            </w:r>
          </w:p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B5732">
              <w:rPr>
                <w:rFonts w:ascii="Calibri" w:hAnsi="Calibri" w:cs="Calibri"/>
                <w:sz w:val="16"/>
                <w:szCs w:val="16"/>
              </w:rPr>
              <w:t>Западно-Казахстанская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Жамбыл</w:t>
            </w:r>
          </w:p>
          <w:p w:rsidR="00F82964" w:rsidRPr="00CB5732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CB5732">
              <w:rPr>
                <w:rFonts w:ascii="Calibri" w:hAnsi="Calibri" w:cs="Calibri"/>
                <w:sz w:val="16"/>
                <w:szCs w:val="16"/>
                <w:lang w:val="en-US"/>
              </w:rPr>
              <w:t>Жамбылская</w:t>
            </w:r>
          </w:p>
        </w:tc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Қарағанды</w:t>
            </w:r>
          </w:p>
          <w:p w:rsidR="00F82964" w:rsidRPr="00CB5732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Карагандинская</w:t>
            </w:r>
          </w:p>
        </w:tc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Қостанай</w:t>
            </w:r>
          </w:p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Костанайская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Қызылорда</w:t>
            </w:r>
          </w:p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Кызылординская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Маңғыстау</w:t>
            </w:r>
          </w:p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Манистауская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Павлодар</w:t>
            </w:r>
          </w:p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B5732">
              <w:rPr>
                <w:rFonts w:ascii="Calibri" w:hAnsi="Calibri" w:cs="Calibri"/>
                <w:sz w:val="16"/>
                <w:szCs w:val="16"/>
              </w:rPr>
              <w:t>Павлодарская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Солтүстік Қазақстан</w:t>
            </w:r>
          </w:p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B5732">
              <w:rPr>
                <w:rFonts w:ascii="Calibri" w:hAnsi="Calibri" w:cs="Calibri"/>
                <w:sz w:val="16"/>
                <w:szCs w:val="16"/>
              </w:rPr>
              <w:t>Северо-Казахстанская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3C7E">
              <w:rPr>
                <w:rFonts w:ascii="Calibri" w:hAnsi="Calibri" w:cs="Calibri"/>
                <w:sz w:val="16"/>
                <w:szCs w:val="16"/>
              </w:rPr>
              <w:t>Түркістан</w:t>
            </w:r>
          </w:p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Туркестанская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Шығыс Қазақстан</w:t>
            </w:r>
          </w:p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B5732">
              <w:rPr>
                <w:rFonts w:ascii="Calibri" w:hAnsi="Calibri" w:cs="Calibri"/>
                <w:sz w:val="16"/>
                <w:szCs w:val="16"/>
              </w:rPr>
              <w:t>Восточно-Казахстанская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Астана қаласы</w:t>
            </w:r>
          </w:p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B5732">
              <w:rPr>
                <w:rFonts w:ascii="Calibri" w:hAnsi="Calibri" w:cs="Calibri"/>
                <w:sz w:val="16"/>
                <w:szCs w:val="16"/>
              </w:rPr>
              <w:t>г.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CB5732">
              <w:rPr>
                <w:rFonts w:ascii="Calibri" w:hAnsi="Calibri" w:cs="Calibri"/>
                <w:sz w:val="16"/>
                <w:szCs w:val="16"/>
              </w:rPr>
              <w:t>Астана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Алматы қаласы</w:t>
            </w:r>
          </w:p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B5732">
              <w:rPr>
                <w:rFonts w:ascii="Calibri" w:hAnsi="Calibri" w:cs="Calibri"/>
                <w:sz w:val="16"/>
                <w:szCs w:val="16"/>
              </w:rPr>
              <w:t>г.Алматы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</w:tcPr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Шымкент </w:t>
            </w:r>
            <w:r w:rsidRPr="00B00E70">
              <w:rPr>
                <w:rFonts w:ascii="Calibri" w:hAnsi="Calibri" w:cs="Calibri"/>
                <w:sz w:val="16"/>
                <w:szCs w:val="16"/>
              </w:rPr>
              <w:t>қаласы</w:t>
            </w:r>
          </w:p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Шымкент</w:t>
            </w:r>
          </w:p>
        </w:tc>
      </w:tr>
      <w:tr w:rsidR="00036088" w:rsidRPr="006F3445" w:rsidTr="00AC0FF0">
        <w:tblPrEx>
          <w:tblLook w:val="0000"/>
        </w:tblPrEx>
        <w:trPr>
          <w:trHeight w:val="116"/>
        </w:trPr>
        <w:tc>
          <w:tcPr>
            <w:tcW w:w="15182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:rsidR="00036088" w:rsidRPr="007E2E7D" w:rsidRDefault="00036088" w:rsidP="00372B73">
            <w:pPr>
              <w:jc w:val="center"/>
              <w:rPr>
                <w:rFonts w:ascii="Calibri" w:hAnsi="Calibri"/>
                <w:b/>
                <w:sz w:val="16"/>
                <w:lang w:val="kk-KZ"/>
              </w:rPr>
            </w:pPr>
            <w:r w:rsidRPr="007E2E7D">
              <w:rPr>
                <w:rFonts w:ascii="Calibri" w:hAnsi="Calibri"/>
                <w:b/>
                <w:sz w:val="16"/>
                <w:lang w:val="kk-KZ"/>
              </w:rPr>
              <w:t>Кеткені</w:t>
            </w:r>
          </w:p>
          <w:p w:rsidR="00036088" w:rsidRDefault="00036088" w:rsidP="00372B73">
            <w:pPr>
              <w:jc w:val="center"/>
            </w:pPr>
            <w:r w:rsidRPr="007E2E7D">
              <w:rPr>
                <w:rFonts w:ascii="Calibri" w:hAnsi="Calibri"/>
                <w:b/>
                <w:sz w:val="16"/>
                <w:lang w:val="kk-KZ"/>
              </w:rPr>
              <w:t>Выбыло</w:t>
            </w:r>
          </w:p>
          <w:p w:rsidR="00036088" w:rsidRPr="006F3445" w:rsidRDefault="00036088" w:rsidP="00AC0FF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</w:tr>
      <w:tr w:rsidR="00CE02D6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3D3DB5" w:rsidRDefault="00CE02D6" w:rsidP="00AC0FF0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7 714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2 782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47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246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40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55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124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353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496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56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197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254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113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2 363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376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137</w:t>
            </w:r>
          </w:p>
        </w:tc>
      </w:tr>
      <w:tr w:rsidR="00CE02D6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2 275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25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109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25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58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91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28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117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1 082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252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42</w:t>
            </w:r>
          </w:p>
        </w:tc>
      </w:tr>
      <w:tr w:rsidR="00CE02D6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604EAD" w:rsidRDefault="00CE02D6" w:rsidP="00AC0FF0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1 018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667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59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161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18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</w:tr>
      <w:tr w:rsidR="00CE02D6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568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371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15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126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</w:tr>
      <w:tr w:rsidR="00CE02D6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250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36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43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16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68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17</w:t>
            </w:r>
          </w:p>
        </w:tc>
      </w:tr>
      <w:tr w:rsidR="00CE02D6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355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116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17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42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</w:tr>
      <w:tr w:rsidR="00CE02D6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270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38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  <w:tr w:rsidR="00CE02D6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322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48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35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18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136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  <w:tr w:rsidR="00CE02D6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142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17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43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</w:tr>
      <w:tr w:rsidR="00CE02D6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202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36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15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88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CE02D6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133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29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50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CE02D6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757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473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22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140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</w:tr>
      <w:tr w:rsidR="00CE02D6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126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27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39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CE02D6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615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384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140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</w:tr>
      <w:tr w:rsidR="00CE02D6" w:rsidTr="00036088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Pr="005908AB" w:rsidRDefault="00CE02D6" w:rsidP="00AC0FF0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681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348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20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133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133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</w:tr>
    </w:tbl>
    <w:p w:rsidR="0091235F" w:rsidRDefault="0091235F" w:rsidP="0091235F">
      <w:pPr>
        <w:spacing w:before="60" w:after="60"/>
        <w:rPr>
          <w:rFonts w:ascii="Calibri" w:hAnsi="Calibri"/>
          <w:sz w:val="16"/>
          <w:lang w:val="kk-KZ"/>
        </w:rPr>
      </w:pPr>
    </w:p>
    <w:tbl>
      <w:tblPr>
        <w:tblW w:w="1518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"/>
        <w:gridCol w:w="1710"/>
        <w:gridCol w:w="697"/>
        <w:gridCol w:w="48"/>
        <w:gridCol w:w="702"/>
        <w:gridCol w:w="43"/>
        <w:gridCol w:w="708"/>
        <w:gridCol w:w="39"/>
        <w:gridCol w:w="714"/>
        <w:gridCol w:w="33"/>
        <w:gridCol w:w="720"/>
        <w:gridCol w:w="28"/>
        <w:gridCol w:w="725"/>
        <w:gridCol w:w="23"/>
        <w:gridCol w:w="730"/>
        <w:gridCol w:w="17"/>
        <w:gridCol w:w="674"/>
        <w:gridCol w:w="62"/>
        <w:gridCol w:w="12"/>
        <w:gridCol w:w="692"/>
        <w:gridCol w:w="49"/>
        <w:gridCol w:w="7"/>
        <w:gridCol w:w="747"/>
        <w:gridCol w:w="753"/>
        <w:gridCol w:w="753"/>
        <w:gridCol w:w="747"/>
        <w:gridCol w:w="6"/>
        <w:gridCol w:w="742"/>
        <w:gridCol w:w="11"/>
        <w:gridCol w:w="737"/>
        <w:gridCol w:w="16"/>
        <w:gridCol w:w="731"/>
        <w:gridCol w:w="22"/>
        <w:gridCol w:w="726"/>
        <w:gridCol w:w="28"/>
        <w:gridCol w:w="723"/>
      </w:tblGrid>
      <w:tr w:rsidR="00036088" w:rsidRPr="001442B2" w:rsidTr="00AC0FF0">
        <w:trPr>
          <w:gridBefore w:val="1"/>
          <w:wBefore w:w="7" w:type="dxa"/>
        </w:trPr>
        <w:tc>
          <w:tcPr>
            <w:tcW w:w="7611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036088" w:rsidRPr="001442B2" w:rsidRDefault="00036088" w:rsidP="00AC0FF0">
            <w:pPr>
              <w:pStyle w:val="afc"/>
              <w:pageBreakBefore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6088" w:rsidRPr="00604EAD" w:rsidRDefault="00036088" w:rsidP="00AC0FF0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</w:pPr>
          </w:p>
        </w:tc>
        <w:tc>
          <w:tcPr>
            <w:tcW w:w="679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036088" w:rsidRPr="001442B2" w:rsidRDefault="00036088" w:rsidP="00AC0FF0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036088" w:rsidRPr="001C5E20" w:rsidTr="00AC0FF0">
        <w:tblPrEx>
          <w:tblLook w:val="0000"/>
        </w:tblPrEx>
        <w:trPr>
          <w:gridBefore w:val="1"/>
          <w:wBefore w:w="7" w:type="dxa"/>
          <w:cantSplit/>
          <w:trHeight w:val="70"/>
        </w:trPr>
        <w:tc>
          <w:tcPr>
            <w:tcW w:w="17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36088" w:rsidRPr="001C5E20" w:rsidRDefault="00036088" w:rsidP="00AC0FF0">
            <w:pPr>
              <w:spacing w:before="30" w:after="30"/>
              <w:jc w:val="center"/>
              <w:rPr>
                <w:rFonts w:ascii="Calibri" w:hAnsi="Calibri"/>
                <w:sz w:val="16"/>
                <w:lang w:val="kk-KZ"/>
              </w:rPr>
            </w:pP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6088" w:rsidRPr="001C5E20" w:rsidRDefault="00036088" w:rsidP="00AC0FF0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1C5E20">
              <w:rPr>
                <w:rFonts w:ascii="Calibri" w:hAnsi="Calibri"/>
                <w:sz w:val="16"/>
                <w:lang w:val="kk-KZ"/>
              </w:rPr>
              <w:t>Барлығы</w:t>
            </w:r>
          </w:p>
          <w:p w:rsidR="00036088" w:rsidRPr="001C5E20" w:rsidRDefault="00036088" w:rsidP="00AC0FF0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 w:rsidRPr="001C5E20">
              <w:rPr>
                <w:rFonts w:ascii="Calibri" w:hAnsi="Calibri"/>
                <w:sz w:val="16"/>
                <w:lang w:val="kk-KZ"/>
              </w:rPr>
              <w:t>Всего</w:t>
            </w:r>
          </w:p>
        </w:tc>
        <w:tc>
          <w:tcPr>
            <w:tcW w:w="12768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6088" w:rsidRPr="001C5E20" w:rsidRDefault="00036088" w:rsidP="00AC0FF0">
            <w:pPr>
              <w:spacing w:before="40"/>
              <w:ind w:right="176"/>
              <w:jc w:val="center"/>
              <w:rPr>
                <w:rFonts w:ascii="Calibri" w:hAnsi="Calibri"/>
                <w:sz w:val="16"/>
                <w:lang w:val="kk-KZ"/>
              </w:rPr>
            </w:pPr>
            <w:r w:rsidRPr="001C5E20">
              <w:rPr>
                <w:rFonts w:ascii="Calibri" w:hAnsi="Calibri"/>
                <w:sz w:val="16"/>
                <w:lang w:val="kk-KZ"/>
              </w:rPr>
              <w:t>соның ішінде</w:t>
            </w:r>
          </w:p>
          <w:p w:rsidR="00036088" w:rsidRPr="001C5E20" w:rsidRDefault="00036088" w:rsidP="00AC0FF0">
            <w:pPr>
              <w:spacing w:before="40"/>
              <w:ind w:right="176"/>
              <w:jc w:val="center"/>
              <w:rPr>
                <w:rFonts w:ascii="Calibri" w:hAnsi="Calibri"/>
                <w:sz w:val="16"/>
                <w:lang w:val="kk-KZ"/>
              </w:rPr>
            </w:pPr>
            <w:r w:rsidRPr="001C5E20">
              <w:rPr>
                <w:rFonts w:ascii="Calibri" w:hAnsi="Calibri"/>
                <w:sz w:val="16"/>
                <w:lang w:val="kk-KZ"/>
              </w:rPr>
              <w:t>в том числе</w:t>
            </w:r>
          </w:p>
        </w:tc>
      </w:tr>
      <w:tr w:rsidR="00F82964" w:rsidTr="00AC0FF0">
        <w:tblPrEx>
          <w:tblLook w:val="0000"/>
        </w:tblPrEx>
        <w:trPr>
          <w:gridBefore w:val="1"/>
          <w:wBefore w:w="7" w:type="dxa"/>
          <w:cantSplit/>
          <w:trHeight w:val="2020"/>
        </w:trPr>
        <w:tc>
          <w:tcPr>
            <w:tcW w:w="171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2964" w:rsidRPr="001C5E20" w:rsidRDefault="00F82964" w:rsidP="00AC0FF0">
            <w:pPr>
              <w:spacing w:before="30" w:after="30"/>
              <w:jc w:val="center"/>
              <w:rPr>
                <w:rFonts w:ascii="Calibri" w:hAnsi="Calibri"/>
                <w:sz w:val="16"/>
                <w:lang w:val="kk-KZ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964" w:rsidRPr="001C5E20" w:rsidRDefault="00F82964" w:rsidP="00AC0FF0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1C5E20">
              <w:rPr>
                <w:rFonts w:ascii="Calibri" w:hAnsi="Calibri" w:cs="Calibri"/>
                <w:sz w:val="16"/>
                <w:szCs w:val="16"/>
                <w:lang w:val="kk-KZ"/>
              </w:rPr>
              <w:t>Ақмола</w:t>
            </w:r>
          </w:p>
          <w:p w:rsidR="00F82964" w:rsidRPr="002F5CBD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Акмолинская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1C5E20">
              <w:rPr>
                <w:rFonts w:ascii="Calibri" w:hAnsi="Calibri" w:cs="Calibri"/>
                <w:sz w:val="16"/>
                <w:szCs w:val="16"/>
                <w:lang w:val="kk-KZ"/>
              </w:rPr>
              <w:t>Ақтөбе</w:t>
            </w:r>
          </w:p>
          <w:p w:rsidR="00F82964" w:rsidRPr="002F5CBD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Актюбинская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 w:rsidRPr="001C5E20">
              <w:rPr>
                <w:rFonts w:ascii="Calibri" w:hAnsi="Calibri" w:cs="Calibri"/>
                <w:sz w:val="16"/>
                <w:szCs w:val="16"/>
                <w:lang w:val="kk-KZ"/>
              </w:rPr>
              <w:t>Алматы</w:t>
            </w:r>
          </w:p>
          <w:p w:rsidR="00F82964" w:rsidRPr="002F5CBD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Алматинская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Атырау</w:t>
            </w:r>
          </w:p>
          <w:p w:rsidR="00F82964" w:rsidRPr="002F5CBD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  <w:lang w:val="kk-KZ"/>
              </w:rPr>
            </w:pPr>
            <w:r>
              <w:rPr>
                <w:rFonts w:ascii="Calibri" w:hAnsi="Calibri" w:cs="Calibri"/>
                <w:sz w:val="16"/>
                <w:szCs w:val="16"/>
                <w:lang w:val="kk-KZ"/>
              </w:rPr>
              <w:t>Атырауская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Батыс Қазақстан</w:t>
            </w:r>
          </w:p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B5732">
              <w:rPr>
                <w:rFonts w:ascii="Calibri" w:hAnsi="Calibri" w:cs="Calibri"/>
                <w:sz w:val="16"/>
                <w:szCs w:val="16"/>
              </w:rPr>
              <w:t>Западно-Казахстанская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Жамбыл</w:t>
            </w:r>
          </w:p>
          <w:p w:rsidR="00F82964" w:rsidRPr="00CB5732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 w:rsidRPr="00CB5732">
              <w:rPr>
                <w:rFonts w:ascii="Calibri" w:hAnsi="Calibri" w:cs="Calibri"/>
                <w:sz w:val="16"/>
                <w:szCs w:val="16"/>
                <w:lang w:val="en-US"/>
              </w:rPr>
              <w:t>Жамбылская</w:t>
            </w:r>
          </w:p>
        </w:tc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Қарағанды</w:t>
            </w:r>
          </w:p>
          <w:p w:rsidR="00F82964" w:rsidRPr="00CB5732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Карагандинская</w:t>
            </w:r>
          </w:p>
        </w:tc>
        <w:tc>
          <w:tcPr>
            <w:tcW w:w="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Қостанай</w:t>
            </w:r>
          </w:p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Костанайская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Қызылорда</w:t>
            </w:r>
          </w:p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Кызылординская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Маңғыстау</w:t>
            </w:r>
          </w:p>
          <w:p w:rsidR="00F82964" w:rsidRDefault="00F82964" w:rsidP="00AC0FF0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Манистауская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Павлодар</w:t>
            </w:r>
          </w:p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B5732">
              <w:rPr>
                <w:rFonts w:ascii="Calibri" w:hAnsi="Calibri" w:cs="Calibri"/>
                <w:sz w:val="16"/>
                <w:szCs w:val="16"/>
              </w:rPr>
              <w:t>Павлодарская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Солтүстік Қазақстан</w:t>
            </w:r>
          </w:p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B5732">
              <w:rPr>
                <w:rFonts w:ascii="Calibri" w:hAnsi="Calibri" w:cs="Calibri"/>
                <w:sz w:val="16"/>
                <w:szCs w:val="16"/>
              </w:rPr>
              <w:t>Северо-Казахстанская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63C7E">
              <w:rPr>
                <w:rFonts w:ascii="Calibri" w:hAnsi="Calibri" w:cs="Calibri"/>
                <w:sz w:val="16"/>
                <w:szCs w:val="16"/>
              </w:rPr>
              <w:t>Түркістан</w:t>
            </w:r>
          </w:p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Туркестанская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Шығыс Қазақстан</w:t>
            </w:r>
          </w:p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B5732">
              <w:rPr>
                <w:rFonts w:ascii="Calibri" w:hAnsi="Calibri" w:cs="Calibri"/>
                <w:sz w:val="16"/>
                <w:szCs w:val="16"/>
              </w:rPr>
              <w:t>Восточно-Казахстанская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Астана қаласы</w:t>
            </w:r>
          </w:p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B5732">
              <w:rPr>
                <w:rFonts w:ascii="Calibri" w:hAnsi="Calibri" w:cs="Calibri"/>
                <w:sz w:val="16"/>
                <w:szCs w:val="16"/>
              </w:rPr>
              <w:t>г.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CB5732">
              <w:rPr>
                <w:rFonts w:ascii="Calibri" w:hAnsi="Calibri" w:cs="Calibri"/>
                <w:sz w:val="16"/>
                <w:szCs w:val="16"/>
              </w:rPr>
              <w:t>Астана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Алматы қаласы</w:t>
            </w:r>
          </w:p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B5732">
              <w:rPr>
                <w:rFonts w:ascii="Calibri" w:hAnsi="Calibri" w:cs="Calibri"/>
                <w:sz w:val="16"/>
                <w:szCs w:val="16"/>
              </w:rPr>
              <w:t>г.Алматы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</w:tcPr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Шымкент </w:t>
            </w:r>
            <w:r w:rsidRPr="00B00E70">
              <w:rPr>
                <w:rFonts w:ascii="Calibri" w:hAnsi="Calibri" w:cs="Calibri"/>
                <w:sz w:val="16"/>
                <w:szCs w:val="16"/>
              </w:rPr>
              <w:t>қаласы</w:t>
            </w:r>
          </w:p>
          <w:p w:rsidR="00F82964" w:rsidRDefault="00F82964" w:rsidP="00A4155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Шымкент</w:t>
            </w:r>
          </w:p>
        </w:tc>
      </w:tr>
      <w:tr w:rsidR="00036088" w:rsidRPr="006F3445" w:rsidTr="00AC0FF0">
        <w:tblPrEx>
          <w:tblLook w:val="0000"/>
        </w:tblPrEx>
        <w:trPr>
          <w:trHeight w:val="116"/>
        </w:trPr>
        <w:tc>
          <w:tcPr>
            <w:tcW w:w="15182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:rsidR="00AC0FF0" w:rsidRPr="007E2E7D" w:rsidRDefault="00AC0FF0" w:rsidP="00AC0FF0">
            <w:pPr>
              <w:jc w:val="center"/>
              <w:rPr>
                <w:rFonts w:ascii="Calibri" w:hAnsi="Calibri"/>
                <w:b/>
                <w:sz w:val="16"/>
                <w:lang w:val="kk-KZ"/>
              </w:rPr>
            </w:pPr>
            <w:r w:rsidRPr="007E2E7D">
              <w:rPr>
                <w:rFonts w:ascii="Calibri" w:hAnsi="Calibri"/>
                <w:b/>
                <w:sz w:val="16"/>
                <w:lang w:val="kk-KZ"/>
              </w:rPr>
              <w:t>Көші-қон айырымы</w:t>
            </w:r>
          </w:p>
          <w:p w:rsidR="00AC0FF0" w:rsidRPr="00535AA0" w:rsidRDefault="00AC0FF0" w:rsidP="00AC0FF0">
            <w:pPr>
              <w:jc w:val="center"/>
            </w:pPr>
            <w:r w:rsidRPr="007E2E7D">
              <w:rPr>
                <w:rFonts w:ascii="Calibri" w:hAnsi="Calibri"/>
                <w:b/>
                <w:sz w:val="16"/>
                <w:lang w:val="kk-KZ"/>
              </w:rPr>
              <w:t>Сальдо миграции</w:t>
            </w:r>
          </w:p>
          <w:p w:rsidR="00036088" w:rsidRPr="006F3445" w:rsidRDefault="00036088" w:rsidP="00AC0FF0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</w:tr>
      <w:tr w:rsidR="00CE02D6" w:rsidTr="004A72CE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3D3DB5" w:rsidRDefault="00CE02D6" w:rsidP="00AC0FF0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-1 487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-642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148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-33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211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54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-190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58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307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-1 228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-226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65</w:t>
            </w:r>
          </w:p>
        </w:tc>
      </w:tr>
      <w:tr w:rsidR="00CE02D6" w:rsidTr="004A72CE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-627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73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-9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-17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92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18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-19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-60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53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-610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-173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</w:tr>
      <w:tr w:rsidR="00CE02D6" w:rsidTr="004A72CE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604EAD" w:rsidRDefault="00CE02D6" w:rsidP="00AC0FF0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-149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-40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-17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-8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-73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-13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</w:t>
            </w:r>
          </w:p>
        </w:tc>
      </w:tr>
      <w:tr w:rsidR="00CE02D6" w:rsidTr="004A72CE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-159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-124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27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-5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  <w:tr w:rsidR="00CE02D6" w:rsidTr="004A72CE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103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20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-5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-23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</w:t>
            </w:r>
          </w:p>
        </w:tc>
      </w:tr>
      <w:tr w:rsidR="00CE02D6" w:rsidTr="004A72CE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-174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-83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-14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-8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-7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-29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</w:tr>
      <w:tr w:rsidR="00CE02D6" w:rsidTr="004A72CE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65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44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-53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CE02D6" w:rsidTr="004A72CE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-9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27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-8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CE02D6" w:rsidTr="004A72CE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34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54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-5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</w:tr>
      <w:tr w:rsidR="00CE02D6" w:rsidTr="004A72CE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-9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-30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</w:tr>
      <w:tr w:rsidR="00CE02D6" w:rsidTr="004A72CE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spacing w:before="40"/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44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29</w:t>
            </w:r>
          </w:p>
        </w:tc>
      </w:tr>
      <w:tr w:rsidR="00CE02D6" w:rsidTr="004A72CE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-198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-199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-5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29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-5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-7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26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-68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-8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CE02D6" w:rsidTr="004A72CE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-13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-5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-17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27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-14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CE02D6" w:rsidTr="004A72CE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Pr="005908AB" w:rsidRDefault="00CE02D6" w:rsidP="00AC0FF0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-218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-156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-78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-7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  <w:tr w:rsidR="00CE02D6" w:rsidTr="004A72CE">
        <w:tblPrEx>
          <w:tblLook w:val="0000"/>
        </w:tblPrEx>
        <w:trPr>
          <w:gridBefore w:val="1"/>
          <w:wBefore w:w="7" w:type="dxa"/>
          <w:trHeight w:val="283"/>
        </w:trPr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Pr="005908AB" w:rsidRDefault="00CE02D6" w:rsidP="00AC0FF0">
            <w:pPr>
              <w:pStyle w:val="a3"/>
              <w:tabs>
                <w:tab w:val="clear" w:pos="4153"/>
                <w:tab w:val="clear" w:pos="8306"/>
              </w:tabs>
              <w:spacing w:before="40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-177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-108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17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30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-7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-77</w:t>
            </w:r>
          </w:p>
        </w:tc>
        <w:tc>
          <w:tcPr>
            <w:tcW w:w="7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02D6" w:rsidRDefault="00CE02D6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</w:tr>
    </w:tbl>
    <w:p w:rsidR="00036088" w:rsidRDefault="00036088" w:rsidP="00AC0FF0">
      <w:pPr>
        <w:spacing w:before="60" w:after="60"/>
        <w:ind w:left="720"/>
        <w:rPr>
          <w:rFonts w:ascii="Calibri" w:hAnsi="Calibri"/>
          <w:sz w:val="16"/>
          <w:lang w:val="kk-KZ"/>
        </w:rPr>
      </w:pPr>
    </w:p>
    <w:p w:rsidR="004D08D7" w:rsidRDefault="002F5CBD" w:rsidP="001C5E20">
      <w:pPr>
        <w:pStyle w:val="8"/>
        <w:pageBreakBefore/>
        <w:numPr>
          <w:ilvl w:val="0"/>
          <w:numId w:val="15"/>
        </w:numPr>
        <w:tabs>
          <w:tab w:val="left" w:pos="426"/>
        </w:tabs>
        <w:spacing w:before="240" w:after="240"/>
        <w:ind w:left="0" w:firstLine="0"/>
        <w:rPr>
          <w:rFonts w:ascii="Calibri" w:hAnsi="Calibri"/>
          <w:i w:val="0"/>
          <w:sz w:val="20"/>
          <w:lang w:val="kk-KZ"/>
        </w:rPr>
      </w:pPr>
      <w:r>
        <w:rPr>
          <w:rFonts w:ascii="Calibri" w:hAnsi="Calibri"/>
          <w:i w:val="0"/>
          <w:sz w:val="20"/>
          <w:lang w:val="kk-KZ"/>
        </w:rPr>
        <w:lastRenderedPageBreak/>
        <w:t>Ө</w:t>
      </w:r>
      <w:r w:rsidR="004D08D7" w:rsidRPr="004D08D7">
        <w:rPr>
          <w:rFonts w:ascii="Calibri" w:hAnsi="Calibri"/>
          <w:i w:val="0"/>
          <w:sz w:val="20"/>
          <w:lang w:val="kk-KZ"/>
        </w:rPr>
        <w:t>ңірл</w:t>
      </w:r>
      <w:r>
        <w:rPr>
          <w:rFonts w:ascii="Calibri" w:hAnsi="Calibri"/>
          <w:i w:val="0"/>
          <w:sz w:val="20"/>
          <w:lang w:val="kk-KZ"/>
        </w:rPr>
        <w:t>ік</w:t>
      </w:r>
      <w:r w:rsidR="004D08D7" w:rsidRPr="004D08D7">
        <w:rPr>
          <w:rFonts w:ascii="Calibri" w:hAnsi="Calibri"/>
          <w:i w:val="0"/>
          <w:sz w:val="20"/>
          <w:lang w:val="kk-KZ"/>
        </w:rPr>
        <w:t xml:space="preserve"> </w:t>
      </w:r>
      <w:r>
        <w:rPr>
          <w:rFonts w:ascii="Calibri" w:hAnsi="Calibri"/>
          <w:i w:val="0"/>
          <w:sz w:val="20"/>
          <w:lang w:val="kk-KZ"/>
        </w:rPr>
        <w:t>х</w:t>
      </w:r>
      <w:r w:rsidRPr="004D08D7">
        <w:rPr>
          <w:rFonts w:ascii="Calibri" w:hAnsi="Calibri"/>
          <w:i w:val="0"/>
          <w:sz w:val="20"/>
          <w:lang w:val="kk-KZ"/>
        </w:rPr>
        <w:t xml:space="preserve">алық </w:t>
      </w:r>
      <w:r w:rsidR="004D08D7" w:rsidRPr="004D08D7">
        <w:rPr>
          <w:rFonts w:ascii="Calibri" w:hAnsi="Calibri"/>
          <w:i w:val="0"/>
          <w:sz w:val="20"/>
          <w:lang w:val="kk-KZ"/>
        </w:rPr>
        <w:t>көші-қоны</w:t>
      </w:r>
      <w:r w:rsidR="001C5E20">
        <w:rPr>
          <w:rFonts w:ascii="Calibri" w:hAnsi="Calibri"/>
          <w:i w:val="0"/>
          <w:sz w:val="20"/>
          <w:lang w:val="kk-KZ"/>
        </w:rPr>
        <w:br/>
      </w:r>
      <w:r w:rsidR="004D08D7" w:rsidRPr="001C5E20">
        <w:rPr>
          <w:rFonts w:ascii="Calibri" w:hAnsi="Calibri"/>
          <w:i w:val="0"/>
          <w:sz w:val="20"/>
          <w:lang w:val="kk-KZ"/>
        </w:rPr>
        <w:t>Региональная миграция населения</w:t>
      </w:r>
    </w:p>
    <w:p w:rsidR="00BD599E" w:rsidRPr="00BD599E" w:rsidRDefault="00BD599E" w:rsidP="00BD599E">
      <w:pPr>
        <w:spacing w:before="240" w:after="180"/>
        <w:ind w:left="720"/>
        <w:jc w:val="center"/>
        <w:rPr>
          <w:rFonts w:ascii="Calibri" w:hAnsi="Calibri"/>
          <w:sz w:val="18"/>
          <w:lang w:val="kk-KZ"/>
        </w:rPr>
      </w:pPr>
      <w:r>
        <w:rPr>
          <w:rFonts w:ascii="Calibri" w:hAnsi="Calibri"/>
          <w:sz w:val="18"/>
          <w:lang w:val="kk-KZ"/>
        </w:rPr>
        <w:t>Келгені</w:t>
      </w:r>
      <w:r>
        <w:rPr>
          <w:rFonts w:ascii="Calibri" w:hAnsi="Calibri"/>
          <w:sz w:val="18"/>
          <w:lang w:val="kk-KZ"/>
        </w:rPr>
        <w:br/>
      </w:r>
      <w:r w:rsidRPr="000B22CA">
        <w:rPr>
          <w:rFonts w:ascii="Calibri" w:hAnsi="Calibri"/>
          <w:sz w:val="18"/>
          <w:lang w:val="kk-KZ"/>
        </w:rPr>
        <w:t>Прибыло</w:t>
      </w:r>
    </w:p>
    <w:tbl>
      <w:tblPr>
        <w:tblW w:w="15255" w:type="dxa"/>
        <w:tblInd w:w="1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"/>
        <w:gridCol w:w="1624"/>
        <w:gridCol w:w="850"/>
        <w:gridCol w:w="911"/>
        <w:gridCol w:w="911"/>
        <w:gridCol w:w="911"/>
        <w:gridCol w:w="912"/>
        <w:gridCol w:w="911"/>
        <w:gridCol w:w="589"/>
        <w:gridCol w:w="211"/>
        <w:gridCol w:w="111"/>
        <w:gridCol w:w="912"/>
        <w:gridCol w:w="911"/>
        <w:gridCol w:w="911"/>
        <w:gridCol w:w="911"/>
        <w:gridCol w:w="912"/>
        <w:gridCol w:w="911"/>
        <w:gridCol w:w="911"/>
        <w:gridCol w:w="848"/>
        <w:gridCol w:w="29"/>
        <w:gridCol w:w="37"/>
        <w:gridCol w:w="7"/>
      </w:tblGrid>
      <w:tr w:rsidR="006619EB" w:rsidRPr="003F6B9F" w:rsidTr="002336A7">
        <w:trPr>
          <w:gridBefore w:val="1"/>
          <w:gridAfter w:val="3"/>
          <w:wBefore w:w="14" w:type="dxa"/>
          <w:wAfter w:w="73" w:type="dxa"/>
          <w:cantSplit/>
          <w:trHeight w:val="283"/>
        </w:trPr>
        <w:tc>
          <w:tcPr>
            <w:tcW w:w="7830" w:type="dxa"/>
            <w:gridSpan w:val="9"/>
            <w:tcBorders>
              <w:bottom w:val="single" w:sz="4" w:space="0" w:color="auto"/>
            </w:tcBorders>
            <w:vAlign w:val="bottom"/>
          </w:tcPr>
          <w:p w:rsidR="006619EB" w:rsidRPr="003F6B9F" w:rsidRDefault="006619EB" w:rsidP="006619EB">
            <w:pPr>
              <w:pStyle w:val="13"/>
              <w:spacing w:before="60" w:after="60"/>
              <w:rPr>
                <w:rFonts w:ascii="Calibri" w:hAnsi="Calibri"/>
              </w:rPr>
            </w:pPr>
            <w:r w:rsidRPr="003F6B9F">
              <w:rPr>
                <w:rFonts w:ascii="Calibri" w:hAnsi="Calibri"/>
              </w:rPr>
              <w:t xml:space="preserve">адам </w:t>
            </w:r>
          </w:p>
        </w:tc>
        <w:tc>
          <w:tcPr>
            <w:tcW w:w="7338" w:type="dxa"/>
            <w:gridSpan w:val="9"/>
            <w:vAlign w:val="bottom"/>
          </w:tcPr>
          <w:p w:rsidR="006619EB" w:rsidRPr="003F6B9F" w:rsidRDefault="006619EB" w:rsidP="006619EB">
            <w:pPr>
              <w:pStyle w:val="13"/>
              <w:spacing w:before="60" w:after="60"/>
              <w:ind w:left="-57"/>
              <w:jc w:val="right"/>
              <w:rPr>
                <w:rFonts w:ascii="Calibri" w:hAnsi="Calibri"/>
              </w:rPr>
            </w:pPr>
            <w:r w:rsidRPr="003F6B9F">
              <w:rPr>
                <w:rFonts w:ascii="Calibri" w:hAnsi="Calibri"/>
              </w:rPr>
              <w:t>человек</w:t>
            </w:r>
          </w:p>
        </w:tc>
      </w:tr>
      <w:tr w:rsidR="00BD599E" w:rsidTr="007248E7">
        <w:trPr>
          <w:gridBefore w:val="1"/>
          <w:gridAfter w:val="3"/>
          <w:wBefore w:w="14" w:type="dxa"/>
          <w:wAfter w:w="73" w:type="dxa"/>
          <w:cantSplit/>
          <w:trHeight w:val="341"/>
        </w:trPr>
        <w:tc>
          <w:tcPr>
            <w:tcW w:w="1624" w:type="dxa"/>
            <w:vMerge w:val="restart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BD599E" w:rsidRPr="001C5E20" w:rsidRDefault="00BD599E" w:rsidP="00467314">
            <w:pPr>
              <w:spacing w:before="30" w:after="30"/>
              <w:jc w:val="center"/>
              <w:rPr>
                <w:rFonts w:ascii="Calibri" w:hAnsi="Calibri"/>
                <w:sz w:val="16"/>
                <w:lang w:val="kk-KZ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D599E" w:rsidRDefault="00BD599E" w:rsidP="006619EB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Барлығы</w:t>
            </w:r>
          </w:p>
          <w:p w:rsidR="00BD599E" w:rsidRDefault="00BD599E" w:rsidP="006619EB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 xml:space="preserve">Всего </w:t>
            </w:r>
          </w:p>
        </w:tc>
        <w:tc>
          <w:tcPr>
            <w:tcW w:w="12694" w:type="dxa"/>
            <w:gridSpan w:val="16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D599E" w:rsidRDefault="00BD599E" w:rsidP="006619EB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соның ішінде</w:t>
            </w:r>
            <w:r>
              <w:rPr>
                <w:rFonts w:ascii="Calibri" w:hAnsi="Calibri"/>
                <w:sz w:val="16"/>
              </w:rPr>
              <w:br/>
              <w:t>в том числе</w:t>
            </w:r>
          </w:p>
        </w:tc>
      </w:tr>
      <w:tr w:rsidR="00BD599E" w:rsidTr="007248E7">
        <w:trPr>
          <w:gridBefore w:val="1"/>
          <w:gridAfter w:val="3"/>
          <w:wBefore w:w="14" w:type="dxa"/>
          <w:wAfter w:w="73" w:type="dxa"/>
          <w:cantSplit/>
          <w:trHeight w:val="570"/>
        </w:trPr>
        <w:tc>
          <w:tcPr>
            <w:tcW w:w="1624" w:type="dxa"/>
            <w:vMerge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BD599E" w:rsidRDefault="00BD599E" w:rsidP="006619EB">
            <w:pPr>
              <w:jc w:val="center"/>
              <w:rPr>
                <w:rFonts w:ascii="Calibri" w:hAnsi="Calibri"/>
                <w:snapToGrid w:val="0"/>
                <w:color w:val="000000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599E" w:rsidRDefault="00BD599E" w:rsidP="006619EB">
            <w:pPr>
              <w:jc w:val="center"/>
              <w:rPr>
                <w:rFonts w:ascii="Calibri" w:hAnsi="Calibri"/>
                <w:sz w:val="16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599E" w:rsidRDefault="00BD599E" w:rsidP="006619EB">
            <w:pPr>
              <w:ind w:left="-57"/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Петропавл қ.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599E" w:rsidRDefault="00BD599E" w:rsidP="006619EB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Айыртау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599E" w:rsidRDefault="00BD599E" w:rsidP="006619EB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Ақжар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599E" w:rsidRDefault="00BD599E" w:rsidP="006619EB">
            <w:pPr>
              <w:ind w:left="-57"/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М.Жұмабаев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599E" w:rsidRDefault="00BD599E" w:rsidP="006619EB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Есіл</w:t>
            </w:r>
          </w:p>
        </w:tc>
        <w:tc>
          <w:tcPr>
            <w:tcW w:w="91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599E" w:rsidRDefault="00BD599E" w:rsidP="006619EB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Жамбыл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599E" w:rsidRDefault="00BD599E" w:rsidP="006619EB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Қызылжар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599E" w:rsidRDefault="00BD599E" w:rsidP="006619EB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Мамлют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599E" w:rsidRDefault="00BD599E" w:rsidP="006619EB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Шал ақын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599E" w:rsidRDefault="00BD599E" w:rsidP="006619EB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Аққайың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599E" w:rsidRDefault="00BD599E" w:rsidP="006619EB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Тайынша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599E" w:rsidRDefault="00BD599E" w:rsidP="006619EB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Тимирязев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599E" w:rsidRDefault="00BD599E" w:rsidP="006619EB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Уәлиханов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BD599E" w:rsidRDefault="00BD599E" w:rsidP="006619EB">
            <w:pPr>
              <w:ind w:left="-57"/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Ғ.Мүсірепов</w:t>
            </w:r>
          </w:p>
        </w:tc>
      </w:tr>
      <w:tr w:rsidR="00337B70" w:rsidRPr="00770A25" w:rsidTr="002336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44" w:type="dxa"/>
          <w:trHeight w:val="116"/>
        </w:trPr>
        <w:tc>
          <w:tcPr>
            <w:tcW w:w="15211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7B70" w:rsidRPr="007E2E7D" w:rsidRDefault="00337B70" w:rsidP="00FB00FF">
            <w:pPr>
              <w:jc w:val="center"/>
              <w:rPr>
                <w:rFonts w:ascii="Calibri" w:hAnsi="Calibri"/>
                <w:b/>
                <w:sz w:val="16"/>
                <w:lang w:val="kk-KZ"/>
              </w:rPr>
            </w:pPr>
            <w:r w:rsidRPr="007E2E7D">
              <w:rPr>
                <w:rFonts w:ascii="Calibri" w:hAnsi="Calibri"/>
                <w:b/>
                <w:sz w:val="16"/>
                <w:lang w:val="kk-KZ"/>
              </w:rPr>
              <w:t>Келгені</w:t>
            </w:r>
          </w:p>
          <w:p w:rsidR="00337B70" w:rsidRDefault="00337B70" w:rsidP="00FB00F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E2E7D">
              <w:rPr>
                <w:rFonts w:ascii="Calibri" w:hAnsi="Calibri"/>
                <w:b/>
                <w:sz w:val="16"/>
                <w:lang w:val="kk-KZ"/>
              </w:rPr>
              <w:t>Прибыло</w:t>
            </w:r>
          </w:p>
        </w:tc>
      </w:tr>
      <w:tr w:rsidR="001E4E6C" w:rsidTr="001E4E6C">
        <w:trPr>
          <w:gridBefore w:val="1"/>
          <w:gridAfter w:val="3"/>
          <w:wBefore w:w="14" w:type="dxa"/>
          <w:wAfter w:w="73" w:type="dxa"/>
          <w:cantSplit/>
          <w:trHeight w:val="535"/>
        </w:trPr>
        <w:tc>
          <w:tcPr>
            <w:tcW w:w="1624" w:type="dxa"/>
            <w:vAlign w:val="bottom"/>
          </w:tcPr>
          <w:p w:rsidR="001E4E6C" w:rsidRPr="003D3DB5" w:rsidRDefault="001E4E6C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850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13 796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2 120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777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317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1 216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1 340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998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1 735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816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1 164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749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953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516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240</w:t>
            </w:r>
          </w:p>
        </w:tc>
        <w:tc>
          <w:tcPr>
            <w:tcW w:w="848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855</w:t>
            </w:r>
          </w:p>
        </w:tc>
      </w:tr>
      <w:tr w:rsidR="001E4E6C" w:rsidTr="001E4E6C">
        <w:trPr>
          <w:gridBefore w:val="1"/>
          <w:gridAfter w:val="3"/>
          <w:wBefore w:w="14" w:type="dxa"/>
          <w:wAfter w:w="73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6619EB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850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4 697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96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35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528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621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475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1 067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385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492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445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191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208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36</w:t>
            </w:r>
          </w:p>
        </w:tc>
        <w:tc>
          <w:tcPr>
            <w:tcW w:w="848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118</w:t>
            </w:r>
          </w:p>
        </w:tc>
      </w:tr>
      <w:tr w:rsidR="001E4E6C" w:rsidTr="001E4E6C">
        <w:trPr>
          <w:gridBefore w:val="1"/>
          <w:gridAfter w:val="3"/>
          <w:wBefore w:w="14" w:type="dxa"/>
          <w:wAfter w:w="73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604EAD" w:rsidRDefault="001E4E6C" w:rsidP="006619EB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850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700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65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465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33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27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848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51</w:t>
            </w:r>
          </w:p>
        </w:tc>
      </w:tr>
      <w:tr w:rsidR="001E4E6C" w:rsidTr="001E4E6C">
        <w:trPr>
          <w:gridBefore w:val="1"/>
          <w:gridAfter w:val="3"/>
          <w:wBefore w:w="14" w:type="dxa"/>
          <w:wAfter w:w="73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6619EB">
            <w:pPr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850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270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27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148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27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31</w:t>
            </w:r>
          </w:p>
        </w:tc>
        <w:tc>
          <w:tcPr>
            <w:tcW w:w="848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1E4E6C" w:rsidTr="001E4E6C">
        <w:trPr>
          <w:gridBefore w:val="1"/>
          <w:gridAfter w:val="3"/>
          <w:wBefore w:w="14" w:type="dxa"/>
          <w:wAfter w:w="73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6619EB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850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877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199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16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487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51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17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24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848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</w:t>
            </w:r>
          </w:p>
        </w:tc>
      </w:tr>
      <w:tr w:rsidR="001E4E6C" w:rsidTr="001E4E6C">
        <w:trPr>
          <w:gridBefore w:val="1"/>
          <w:gridAfter w:val="3"/>
          <w:wBefore w:w="14" w:type="dxa"/>
          <w:wAfter w:w="73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6619EB">
            <w:pPr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850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771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173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23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334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17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41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18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96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</w:t>
            </w:r>
          </w:p>
        </w:tc>
      </w:tr>
      <w:tr w:rsidR="001E4E6C" w:rsidTr="001E4E6C">
        <w:trPr>
          <w:gridBefore w:val="1"/>
          <w:gridAfter w:val="3"/>
          <w:wBefore w:w="14" w:type="dxa"/>
          <w:wAfter w:w="73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6619EB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850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652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186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269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28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62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23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</w:t>
            </w:r>
          </w:p>
        </w:tc>
      </w:tr>
      <w:tr w:rsidR="001E4E6C" w:rsidTr="001E4E6C">
        <w:trPr>
          <w:gridBefore w:val="1"/>
          <w:gridAfter w:val="3"/>
          <w:wBefore w:w="14" w:type="dxa"/>
          <w:wAfter w:w="73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6619EB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850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1 744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728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27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15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79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105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76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389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81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72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47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30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67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848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26</w:t>
            </w:r>
          </w:p>
        </w:tc>
      </w:tr>
      <w:tr w:rsidR="001E4E6C" w:rsidTr="001E4E6C">
        <w:trPr>
          <w:gridBefore w:val="1"/>
          <w:gridAfter w:val="3"/>
          <w:wBefore w:w="14" w:type="dxa"/>
          <w:wAfter w:w="73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6619EB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850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501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130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78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34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190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848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1E4E6C" w:rsidTr="001E4E6C">
        <w:trPr>
          <w:gridBefore w:val="1"/>
          <w:gridAfter w:val="3"/>
          <w:wBefore w:w="14" w:type="dxa"/>
          <w:wAfter w:w="73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6619EB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850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909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246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23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24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123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36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15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328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28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41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48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</w:tr>
      <w:tr w:rsidR="001E4E6C" w:rsidTr="001E4E6C">
        <w:trPr>
          <w:gridBefore w:val="1"/>
          <w:gridAfter w:val="3"/>
          <w:wBefore w:w="14" w:type="dxa"/>
          <w:wAfter w:w="73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6619EB">
            <w:pPr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850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482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129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31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22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20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27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23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16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146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43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848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</w:t>
            </w:r>
          </w:p>
        </w:tc>
      </w:tr>
      <w:tr w:rsidR="001E4E6C" w:rsidTr="001E4E6C">
        <w:trPr>
          <w:gridBefore w:val="1"/>
          <w:gridAfter w:val="3"/>
          <w:wBefore w:w="14" w:type="dxa"/>
          <w:wAfter w:w="73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6619EB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850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855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75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34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36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18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18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28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548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29</w:t>
            </w:r>
          </w:p>
        </w:tc>
        <w:tc>
          <w:tcPr>
            <w:tcW w:w="848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21</w:t>
            </w:r>
          </w:p>
        </w:tc>
      </w:tr>
      <w:tr w:rsidR="001E4E6C" w:rsidTr="001E4E6C">
        <w:trPr>
          <w:gridBefore w:val="1"/>
          <w:gridAfter w:val="3"/>
          <w:wBefore w:w="14" w:type="dxa"/>
          <w:wAfter w:w="73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6619EB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850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300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64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20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18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17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34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112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848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</w:t>
            </w:r>
          </w:p>
        </w:tc>
      </w:tr>
      <w:tr w:rsidR="001E4E6C" w:rsidTr="001E4E6C">
        <w:trPr>
          <w:gridBefore w:val="1"/>
          <w:gridAfter w:val="3"/>
          <w:wBefore w:w="14" w:type="dxa"/>
          <w:wAfter w:w="73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6619EB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850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206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29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34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912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111</w:t>
            </w:r>
          </w:p>
        </w:tc>
        <w:tc>
          <w:tcPr>
            <w:tcW w:w="848" w:type="dxa"/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</w:tr>
      <w:tr w:rsidR="001E4E6C" w:rsidTr="001E4E6C">
        <w:trPr>
          <w:gridBefore w:val="1"/>
          <w:gridAfter w:val="3"/>
          <w:wBefore w:w="14" w:type="dxa"/>
          <w:wAfter w:w="73" w:type="dxa"/>
          <w:cantSplit/>
          <w:trHeight w:val="283"/>
        </w:trPr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:rsidR="001E4E6C" w:rsidRPr="005908AB" w:rsidRDefault="001E4E6C" w:rsidP="006619EB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832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69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76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18</w:t>
            </w:r>
          </w:p>
        </w:tc>
        <w:tc>
          <w:tcPr>
            <w:tcW w:w="911" w:type="dxa"/>
            <w:gridSpan w:val="3"/>
            <w:tcBorders>
              <w:bottom w:val="single" w:sz="4" w:space="0" w:color="auto"/>
            </w:tcBorders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36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26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:rsidR="001E4E6C" w:rsidRDefault="001E4E6C" w:rsidP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548</w:t>
            </w:r>
          </w:p>
        </w:tc>
      </w:tr>
      <w:tr w:rsidR="002336A7" w:rsidRPr="001442B2" w:rsidTr="002336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4" w:type="dxa"/>
        </w:trPr>
        <w:tc>
          <w:tcPr>
            <w:tcW w:w="76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336A7" w:rsidRPr="001442B2" w:rsidRDefault="002336A7" w:rsidP="008A33BF">
            <w:pPr>
              <w:pStyle w:val="afc"/>
              <w:pageBreakBefore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62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336A7" w:rsidRPr="001442B2" w:rsidRDefault="002336A7" w:rsidP="008A33BF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880971" w:rsidTr="002336A7">
        <w:trPr>
          <w:gridBefore w:val="1"/>
          <w:gridAfter w:val="1"/>
          <w:wBefore w:w="14" w:type="dxa"/>
          <w:wAfter w:w="7" w:type="dxa"/>
          <w:cantSplit/>
          <w:trHeight w:val="341"/>
        </w:trPr>
        <w:tc>
          <w:tcPr>
            <w:tcW w:w="1624" w:type="dxa"/>
            <w:vMerge w:val="restart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880971" w:rsidRPr="001C5E20" w:rsidRDefault="00880971" w:rsidP="00467314">
            <w:pPr>
              <w:spacing w:before="30" w:after="30"/>
              <w:jc w:val="center"/>
              <w:rPr>
                <w:rFonts w:ascii="Calibri" w:hAnsi="Calibri"/>
                <w:sz w:val="16"/>
                <w:lang w:val="kk-KZ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80971" w:rsidRDefault="00880971" w:rsidP="00467314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Барлығы</w:t>
            </w:r>
          </w:p>
          <w:p w:rsidR="00880971" w:rsidRDefault="00880971" w:rsidP="00467314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 xml:space="preserve">Всего </w:t>
            </w:r>
          </w:p>
        </w:tc>
        <w:tc>
          <w:tcPr>
            <w:tcW w:w="12760" w:type="dxa"/>
            <w:gridSpan w:val="18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80971" w:rsidRDefault="00880971" w:rsidP="00467314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соның ішінде</w:t>
            </w:r>
            <w:r>
              <w:rPr>
                <w:rFonts w:ascii="Calibri" w:hAnsi="Calibri"/>
                <w:sz w:val="16"/>
              </w:rPr>
              <w:br/>
              <w:t>в том числе</w:t>
            </w:r>
          </w:p>
        </w:tc>
      </w:tr>
      <w:tr w:rsidR="00880971" w:rsidTr="002336A7">
        <w:trPr>
          <w:gridBefore w:val="1"/>
          <w:gridAfter w:val="1"/>
          <w:wBefore w:w="14" w:type="dxa"/>
          <w:wAfter w:w="7" w:type="dxa"/>
          <w:cantSplit/>
          <w:trHeight w:val="570"/>
        </w:trPr>
        <w:tc>
          <w:tcPr>
            <w:tcW w:w="1624" w:type="dxa"/>
            <w:vMerge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880971" w:rsidRDefault="00880971" w:rsidP="00467314">
            <w:pPr>
              <w:jc w:val="center"/>
              <w:rPr>
                <w:rFonts w:ascii="Calibri" w:hAnsi="Calibri"/>
                <w:snapToGrid w:val="0"/>
                <w:color w:val="000000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80971" w:rsidRDefault="00880971" w:rsidP="00467314">
            <w:pPr>
              <w:jc w:val="center"/>
              <w:rPr>
                <w:rFonts w:ascii="Calibri" w:hAnsi="Calibri"/>
                <w:sz w:val="16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80971" w:rsidRDefault="00880971" w:rsidP="00467314">
            <w:pPr>
              <w:ind w:left="-57"/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Петропавл қ.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80971" w:rsidRDefault="00880971" w:rsidP="00467314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Айыртау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80971" w:rsidRDefault="00880971" w:rsidP="00467314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Ақжар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80971" w:rsidRDefault="00880971" w:rsidP="00467314">
            <w:pPr>
              <w:ind w:left="-57"/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М.Жұмабаев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80971" w:rsidRDefault="00880971" w:rsidP="00467314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Есіл</w:t>
            </w:r>
          </w:p>
        </w:tc>
        <w:tc>
          <w:tcPr>
            <w:tcW w:w="91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80971" w:rsidRDefault="00880971" w:rsidP="00467314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Жамбыл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80971" w:rsidRDefault="00880971" w:rsidP="00467314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Қызылжар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80971" w:rsidRDefault="00880971" w:rsidP="00467314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Мамлют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80971" w:rsidRDefault="00880971" w:rsidP="00467314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Шал ақын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80971" w:rsidRDefault="00880971" w:rsidP="00467314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Аққайың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80971" w:rsidRDefault="00880971" w:rsidP="00467314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Тайынша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80971" w:rsidRDefault="00880971" w:rsidP="00467314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Тимирязев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80971" w:rsidRDefault="00880971" w:rsidP="00467314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Уәлиханов</w:t>
            </w:r>
          </w:p>
        </w:tc>
        <w:tc>
          <w:tcPr>
            <w:tcW w:w="9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80971" w:rsidRDefault="00880971" w:rsidP="00467314">
            <w:pPr>
              <w:ind w:left="-57"/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Ғ.Мүсірепов</w:t>
            </w:r>
          </w:p>
        </w:tc>
      </w:tr>
      <w:tr w:rsidR="00E16718" w:rsidRPr="00770A25" w:rsidTr="002336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44" w:type="dxa"/>
          <w:trHeight w:val="116"/>
        </w:trPr>
        <w:tc>
          <w:tcPr>
            <w:tcW w:w="15211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718" w:rsidRPr="007E2E7D" w:rsidRDefault="00E16718" w:rsidP="00FB00FF">
            <w:pPr>
              <w:jc w:val="center"/>
              <w:rPr>
                <w:rFonts w:ascii="Calibri" w:hAnsi="Calibri"/>
                <w:b/>
                <w:sz w:val="16"/>
                <w:lang w:val="kk-KZ"/>
              </w:rPr>
            </w:pPr>
            <w:r w:rsidRPr="007E2E7D">
              <w:rPr>
                <w:rFonts w:ascii="Calibri" w:hAnsi="Calibri"/>
                <w:b/>
                <w:sz w:val="16"/>
                <w:lang w:val="kk-KZ"/>
              </w:rPr>
              <w:t>Кеткені</w:t>
            </w:r>
          </w:p>
          <w:p w:rsidR="00E16718" w:rsidRPr="00CB67E9" w:rsidRDefault="00E16718" w:rsidP="00FB00FF">
            <w:pPr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7E2E7D">
              <w:rPr>
                <w:rFonts w:ascii="Calibri" w:hAnsi="Calibri"/>
                <w:b/>
                <w:sz w:val="16"/>
                <w:lang w:val="kk-KZ"/>
              </w:rPr>
              <w:t>Выбыло</w:t>
            </w:r>
          </w:p>
        </w:tc>
      </w:tr>
      <w:tr w:rsidR="001E4E6C" w:rsidTr="007402AD">
        <w:trPr>
          <w:gridBefore w:val="1"/>
          <w:gridAfter w:val="1"/>
          <w:wBefore w:w="14" w:type="dxa"/>
          <w:wAfter w:w="7" w:type="dxa"/>
          <w:cantSplit/>
          <w:trHeight w:val="428"/>
        </w:trPr>
        <w:tc>
          <w:tcPr>
            <w:tcW w:w="1624" w:type="dxa"/>
            <w:vAlign w:val="bottom"/>
          </w:tcPr>
          <w:p w:rsidR="001E4E6C" w:rsidRPr="003D3DB5" w:rsidRDefault="001E4E6C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13 796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4 697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700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270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877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771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652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1 744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501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909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482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855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300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206</w:t>
            </w:r>
          </w:p>
        </w:tc>
        <w:tc>
          <w:tcPr>
            <w:tcW w:w="914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832</w:t>
            </w:r>
          </w:p>
        </w:tc>
      </w:tr>
      <w:tr w:rsidR="001E4E6C" w:rsidTr="002336A7">
        <w:trPr>
          <w:gridBefore w:val="1"/>
          <w:gridAfter w:val="1"/>
          <w:wBefore w:w="14" w:type="dxa"/>
          <w:wAfter w:w="7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467314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2 120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27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173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186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728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130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246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129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29</w:t>
            </w:r>
          </w:p>
        </w:tc>
        <w:tc>
          <w:tcPr>
            <w:tcW w:w="914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69</w:t>
            </w:r>
          </w:p>
        </w:tc>
      </w:tr>
      <w:tr w:rsidR="001E4E6C" w:rsidTr="002336A7">
        <w:trPr>
          <w:gridBefore w:val="1"/>
          <w:gridAfter w:val="1"/>
          <w:wBefore w:w="14" w:type="dxa"/>
          <w:wAfter w:w="7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604EAD" w:rsidRDefault="001E4E6C" w:rsidP="00467314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777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465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23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23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914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76</w:t>
            </w:r>
          </w:p>
        </w:tc>
      </w:tr>
      <w:tr w:rsidR="001E4E6C" w:rsidTr="002336A7">
        <w:trPr>
          <w:gridBefore w:val="1"/>
          <w:gridAfter w:val="1"/>
          <w:wBefore w:w="14" w:type="dxa"/>
          <w:wAfter w:w="7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467314">
            <w:pPr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317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148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34</w:t>
            </w:r>
          </w:p>
        </w:tc>
        <w:tc>
          <w:tcPr>
            <w:tcW w:w="914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</w:tr>
      <w:tr w:rsidR="001E4E6C" w:rsidTr="002336A7">
        <w:trPr>
          <w:gridBefore w:val="1"/>
          <w:gridAfter w:val="1"/>
          <w:wBefore w:w="14" w:type="dxa"/>
          <w:wAfter w:w="7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467314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1 216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528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487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31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914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</w:tr>
      <w:tr w:rsidR="001E4E6C" w:rsidTr="002336A7">
        <w:trPr>
          <w:gridBefore w:val="1"/>
          <w:gridAfter w:val="1"/>
          <w:wBefore w:w="14" w:type="dxa"/>
          <w:wAfter w:w="7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467314">
            <w:pPr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1 340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621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33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334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123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22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20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4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18</w:t>
            </w:r>
          </w:p>
        </w:tc>
      </w:tr>
      <w:tr w:rsidR="001E4E6C" w:rsidTr="002336A7">
        <w:trPr>
          <w:gridBefore w:val="1"/>
          <w:gridAfter w:val="1"/>
          <w:wBefore w:w="14" w:type="dxa"/>
          <w:wAfter w:w="7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467314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998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475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17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269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20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914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</w:tr>
      <w:tr w:rsidR="001E4E6C" w:rsidTr="002336A7">
        <w:trPr>
          <w:gridBefore w:val="1"/>
          <w:gridAfter w:val="1"/>
          <w:wBefore w:w="14" w:type="dxa"/>
          <w:wAfter w:w="7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467314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1 735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1 067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41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28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389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27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914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</w:tr>
      <w:tr w:rsidR="001E4E6C" w:rsidTr="002336A7">
        <w:trPr>
          <w:gridBefore w:val="1"/>
          <w:gridAfter w:val="1"/>
          <w:wBefore w:w="14" w:type="dxa"/>
          <w:wAfter w:w="7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467314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816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385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18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62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190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23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914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</w:tr>
      <w:tr w:rsidR="001E4E6C" w:rsidTr="002336A7">
        <w:trPr>
          <w:gridBefore w:val="1"/>
          <w:gridAfter w:val="1"/>
          <w:wBefore w:w="14" w:type="dxa"/>
          <w:wAfter w:w="7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467314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1 164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492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96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23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72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328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16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914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36</w:t>
            </w:r>
          </w:p>
        </w:tc>
      </w:tr>
      <w:tr w:rsidR="001E4E6C" w:rsidTr="002336A7">
        <w:trPr>
          <w:gridBefore w:val="1"/>
          <w:gridAfter w:val="1"/>
          <w:wBefore w:w="14" w:type="dxa"/>
          <w:wAfter w:w="7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467314">
            <w:pPr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749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445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146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914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</w:tr>
      <w:tr w:rsidR="001E4E6C" w:rsidTr="002336A7">
        <w:trPr>
          <w:gridBefore w:val="1"/>
          <w:gridAfter w:val="1"/>
          <w:wBefore w:w="14" w:type="dxa"/>
          <w:wAfter w:w="7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467314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953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27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30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43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548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</w:t>
            </w:r>
          </w:p>
        </w:tc>
        <w:tc>
          <w:tcPr>
            <w:tcW w:w="914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</w:tr>
      <w:tr w:rsidR="001E4E6C" w:rsidTr="002336A7">
        <w:trPr>
          <w:gridBefore w:val="1"/>
          <w:gridAfter w:val="1"/>
          <w:wBefore w:w="14" w:type="dxa"/>
          <w:wAfter w:w="7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467314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516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208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112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4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26</w:t>
            </w:r>
          </w:p>
        </w:tc>
      </w:tr>
      <w:tr w:rsidR="001E4E6C" w:rsidTr="002336A7">
        <w:trPr>
          <w:gridBefore w:val="1"/>
          <w:gridAfter w:val="1"/>
          <w:wBefore w:w="14" w:type="dxa"/>
          <w:wAfter w:w="7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467314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240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31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911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111</w:t>
            </w:r>
          </w:p>
        </w:tc>
        <w:tc>
          <w:tcPr>
            <w:tcW w:w="914" w:type="dxa"/>
            <w:gridSpan w:val="3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1E4E6C" w:rsidTr="002336A7">
        <w:trPr>
          <w:gridBefore w:val="1"/>
          <w:gridAfter w:val="1"/>
          <w:wBefore w:w="14" w:type="dxa"/>
          <w:wAfter w:w="7" w:type="dxa"/>
          <w:cantSplit/>
          <w:trHeight w:val="283"/>
        </w:trPr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:rsidR="001E4E6C" w:rsidRPr="005908AB" w:rsidRDefault="001E4E6C" w:rsidP="00467314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855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118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51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</w:t>
            </w:r>
          </w:p>
        </w:tc>
        <w:tc>
          <w:tcPr>
            <w:tcW w:w="911" w:type="dxa"/>
            <w:gridSpan w:val="3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26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21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914" w:type="dxa"/>
            <w:gridSpan w:val="3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548</w:t>
            </w:r>
          </w:p>
        </w:tc>
      </w:tr>
    </w:tbl>
    <w:p w:rsidR="00880971" w:rsidRPr="000B22CA" w:rsidRDefault="00880971" w:rsidP="00880971">
      <w:pPr>
        <w:spacing w:before="240" w:after="180"/>
        <w:jc w:val="center"/>
        <w:rPr>
          <w:rFonts w:ascii="Calibri" w:hAnsi="Calibri"/>
          <w:sz w:val="18"/>
          <w:lang w:val="kk-KZ"/>
        </w:rPr>
      </w:pPr>
    </w:p>
    <w:tbl>
      <w:tblPr>
        <w:tblW w:w="1532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"/>
        <w:gridCol w:w="1624"/>
        <w:gridCol w:w="850"/>
        <w:gridCol w:w="911"/>
        <w:gridCol w:w="911"/>
        <w:gridCol w:w="911"/>
        <w:gridCol w:w="912"/>
        <w:gridCol w:w="911"/>
        <w:gridCol w:w="589"/>
        <w:gridCol w:w="322"/>
        <w:gridCol w:w="912"/>
        <w:gridCol w:w="911"/>
        <w:gridCol w:w="911"/>
        <w:gridCol w:w="911"/>
        <w:gridCol w:w="912"/>
        <w:gridCol w:w="911"/>
        <w:gridCol w:w="911"/>
        <w:gridCol w:w="989"/>
      </w:tblGrid>
      <w:tr w:rsidR="002336A7" w:rsidRPr="001442B2" w:rsidTr="008849AE">
        <w:trPr>
          <w:gridBefore w:val="1"/>
          <w:wBefore w:w="14" w:type="dxa"/>
        </w:trPr>
        <w:tc>
          <w:tcPr>
            <w:tcW w:w="76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336A7" w:rsidRPr="001442B2" w:rsidRDefault="002336A7" w:rsidP="008A33BF">
            <w:pPr>
              <w:pStyle w:val="afc"/>
              <w:pageBreakBefore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lastRenderedPageBreak/>
              <w:t>Жалғасы</w:t>
            </w:r>
          </w:p>
        </w:tc>
        <w:tc>
          <w:tcPr>
            <w:tcW w:w="769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336A7" w:rsidRPr="001442B2" w:rsidRDefault="002336A7" w:rsidP="008A33BF">
            <w:pPr>
              <w:pStyle w:val="afc"/>
              <w:pageBreakBefore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Продолжение</w:t>
            </w:r>
          </w:p>
        </w:tc>
      </w:tr>
      <w:tr w:rsidR="00BE4A92" w:rsidTr="00233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wBefore w:w="14" w:type="dxa"/>
          <w:cantSplit/>
          <w:trHeight w:val="341"/>
        </w:trPr>
        <w:tc>
          <w:tcPr>
            <w:tcW w:w="1624" w:type="dxa"/>
            <w:vMerge w:val="restart"/>
            <w:tcBorders>
              <w:top w:val="single" w:sz="4" w:space="0" w:color="auto"/>
              <w:right w:val="single" w:sz="6" w:space="0" w:color="auto"/>
            </w:tcBorders>
          </w:tcPr>
          <w:p w:rsidR="00BE4A92" w:rsidRDefault="00BE4A92" w:rsidP="0032047E">
            <w:pPr>
              <w:spacing w:before="30" w:after="30"/>
              <w:jc w:val="right"/>
              <w:rPr>
                <w:rFonts w:ascii="Calibri" w:hAnsi="Calibri"/>
                <w:sz w:val="16"/>
                <w:lang w:val="kk-KZ"/>
              </w:rPr>
            </w:pPr>
          </w:p>
          <w:p w:rsidR="00BE4A92" w:rsidRDefault="00BE4A92" w:rsidP="0032047E">
            <w:pPr>
              <w:spacing w:before="30" w:after="30"/>
              <w:jc w:val="right"/>
              <w:rPr>
                <w:rFonts w:ascii="Calibri" w:hAnsi="Calibri"/>
                <w:sz w:val="16"/>
                <w:lang w:val="kk-KZ"/>
              </w:rPr>
            </w:pPr>
          </w:p>
          <w:p w:rsidR="00BE4A92" w:rsidRDefault="00BE4A92" w:rsidP="0032047E">
            <w:pPr>
              <w:spacing w:before="30" w:after="30"/>
              <w:jc w:val="right"/>
              <w:rPr>
                <w:rFonts w:ascii="Calibri" w:hAnsi="Calibri"/>
                <w:sz w:val="16"/>
                <w:lang w:val="kk-KZ"/>
              </w:rPr>
            </w:pPr>
          </w:p>
          <w:p w:rsidR="00BE4A92" w:rsidRPr="004D08D7" w:rsidRDefault="00BE4A92" w:rsidP="0032047E">
            <w:pPr>
              <w:spacing w:before="30" w:after="30"/>
              <w:rPr>
                <w:rFonts w:ascii="Calibri" w:hAnsi="Calibri"/>
                <w:sz w:val="16"/>
                <w:lang w:val="kk-KZ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E4A92" w:rsidRDefault="00BE4A92" w:rsidP="0032047E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Барлығы</w:t>
            </w:r>
          </w:p>
          <w:p w:rsidR="00BE4A92" w:rsidRDefault="00BE4A92" w:rsidP="0032047E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 xml:space="preserve">Всего </w:t>
            </w:r>
          </w:p>
        </w:tc>
        <w:tc>
          <w:tcPr>
            <w:tcW w:w="12835" w:type="dxa"/>
            <w:gridSpan w:val="15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E4A92" w:rsidRDefault="00BE4A92" w:rsidP="0032047E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соның ішінде</w:t>
            </w:r>
            <w:r>
              <w:rPr>
                <w:rFonts w:ascii="Calibri" w:hAnsi="Calibri"/>
                <w:sz w:val="16"/>
              </w:rPr>
              <w:br/>
              <w:t>в том числе</w:t>
            </w:r>
          </w:p>
        </w:tc>
      </w:tr>
      <w:tr w:rsidR="00BE4A92" w:rsidTr="00233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wBefore w:w="14" w:type="dxa"/>
          <w:cantSplit/>
          <w:trHeight w:val="570"/>
        </w:trPr>
        <w:tc>
          <w:tcPr>
            <w:tcW w:w="1624" w:type="dxa"/>
            <w:vMerge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BE4A92" w:rsidRDefault="00BE4A92" w:rsidP="0032047E">
            <w:pPr>
              <w:jc w:val="center"/>
              <w:rPr>
                <w:rFonts w:ascii="Calibri" w:hAnsi="Calibri"/>
                <w:snapToGrid w:val="0"/>
                <w:color w:val="000000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A92" w:rsidRDefault="00BE4A92" w:rsidP="0032047E">
            <w:pPr>
              <w:jc w:val="center"/>
              <w:rPr>
                <w:rFonts w:ascii="Calibri" w:hAnsi="Calibri"/>
                <w:sz w:val="16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A92" w:rsidRDefault="00BE4A92" w:rsidP="0032047E">
            <w:pPr>
              <w:ind w:left="-57"/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Петропавл қ.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A92" w:rsidRDefault="00BE4A92" w:rsidP="0032047E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Айыртау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A92" w:rsidRDefault="00BE4A92" w:rsidP="0032047E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Ақжар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A92" w:rsidRDefault="00BE4A92" w:rsidP="0032047E">
            <w:pPr>
              <w:ind w:left="-57"/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М.Жұмабаев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A92" w:rsidRDefault="00BE4A92" w:rsidP="0032047E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Есіл</w:t>
            </w:r>
          </w:p>
        </w:tc>
        <w:tc>
          <w:tcPr>
            <w:tcW w:w="9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A92" w:rsidRDefault="00BE4A92" w:rsidP="0032047E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Жамбыл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A92" w:rsidRDefault="00BE4A92" w:rsidP="0032047E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Қызылжар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A92" w:rsidRDefault="00BE4A92" w:rsidP="0032047E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Мамлют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A92" w:rsidRDefault="00BE4A92" w:rsidP="0032047E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Шал ақын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A92" w:rsidRDefault="00BE4A92" w:rsidP="0032047E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Аққайың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A92" w:rsidRDefault="00BE4A92" w:rsidP="0032047E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Тайынша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A92" w:rsidRDefault="00BE4A92" w:rsidP="0032047E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Тимирязев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4A92" w:rsidRDefault="00BE4A92" w:rsidP="0032047E">
            <w:pPr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Уәлиханов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E4A92" w:rsidRDefault="00BE4A92" w:rsidP="0032047E">
            <w:pPr>
              <w:ind w:left="-57"/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Ғ.Мүсірепов</w:t>
            </w:r>
          </w:p>
        </w:tc>
      </w:tr>
      <w:tr w:rsidR="00E16718" w:rsidRPr="00770A25" w:rsidTr="002336A7">
        <w:tblPrEx>
          <w:tblLook w:val="0000"/>
        </w:tblPrEx>
        <w:trPr>
          <w:trHeight w:val="116"/>
        </w:trPr>
        <w:tc>
          <w:tcPr>
            <w:tcW w:w="15323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6718" w:rsidRPr="007E2E7D" w:rsidRDefault="00E16718" w:rsidP="00FB00FF">
            <w:pPr>
              <w:jc w:val="center"/>
              <w:rPr>
                <w:rFonts w:ascii="Calibri" w:hAnsi="Calibri"/>
                <w:b/>
                <w:sz w:val="16"/>
                <w:lang w:val="kk-KZ"/>
              </w:rPr>
            </w:pPr>
            <w:r w:rsidRPr="007E2E7D">
              <w:rPr>
                <w:rFonts w:ascii="Calibri" w:hAnsi="Calibri"/>
                <w:b/>
                <w:sz w:val="16"/>
                <w:lang w:val="kk-KZ"/>
              </w:rPr>
              <w:t>Көші-қон айырымы</w:t>
            </w:r>
          </w:p>
          <w:p w:rsidR="00E16718" w:rsidRDefault="00E16718" w:rsidP="00FB00FF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E2E7D">
              <w:rPr>
                <w:rFonts w:ascii="Calibri" w:hAnsi="Calibri"/>
                <w:b/>
                <w:sz w:val="16"/>
                <w:lang w:val="kk-KZ"/>
              </w:rPr>
              <w:t>Сальдо миграции</w:t>
            </w:r>
          </w:p>
        </w:tc>
      </w:tr>
      <w:tr w:rsidR="001E4E6C" w:rsidTr="00233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wBefore w:w="14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3D3DB5" w:rsidRDefault="001E4E6C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-2 577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47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339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569</w:t>
            </w:r>
          </w:p>
        </w:tc>
        <w:tc>
          <w:tcPr>
            <w:tcW w:w="911" w:type="dxa"/>
            <w:gridSpan w:val="2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346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315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255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267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216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34</w:t>
            </w:r>
          </w:p>
        </w:tc>
        <w:tc>
          <w:tcPr>
            <w:tcW w:w="989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23</w:t>
            </w:r>
          </w:p>
        </w:tc>
      </w:tr>
      <w:tr w:rsidR="001E4E6C" w:rsidTr="00233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wBefore w:w="14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32047E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2 577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329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448</w:t>
            </w:r>
          </w:p>
        </w:tc>
        <w:tc>
          <w:tcPr>
            <w:tcW w:w="911" w:type="dxa"/>
            <w:gridSpan w:val="2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289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339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255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246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316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989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49</w:t>
            </w:r>
          </w:p>
        </w:tc>
      </w:tr>
      <w:tr w:rsidR="001E4E6C" w:rsidTr="00233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wBefore w:w="14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604EAD" w:rsidRDefault="001E4E6C" w:rsidP="0032047E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-77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10</w:t>
            </w:r>
          </w:p>
        </w:tc>
        <w:tc>
          <w:tcPr>
            <w:tcW w:w="911" w:type="dxa"/>
            <w:gridSpan w:val="2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989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-25</w:t>
            </w:r>
          </w:p>
        </w:tc>
      </w:tr>
      <w:tr w:rsidR="001E4E6C" w:rsidTr="00233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wBefore w:w="14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32047E">
            <w:pPr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gridSpan w:val="2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</w:t>
            </w:r>
          </w:p>
        </w:tc>
        <w:tc>
          <w:tcPr>
            <w:tcW w:w="989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</w:t>
            </w:r>
          </w:p>
        </w:tc>
      </w:tr>
      <w:tr w:rsidR="001E4E6C" w:rsidTr="00233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wBefore w:w="14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32047E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-339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-329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16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</w:t>
            </w:r>
          </w:p>
        </w:tc>
        <w:tc>
          <w:tcPr>
            <w:tcW w:w="911" w:type="dxa"/>
            <w:gridSpan w:val="2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-21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989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</w:tr>
      <w:tr w:rsidR="001E4E6C" w:rsidTr="00233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wBefore w:w="14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32047E">
            <w:pPr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-569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-448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-10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gridSpan w:val="2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-13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989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-5</w:t>
            </w:r>
          </w:p>
        </w:tc>
      </w:tr>
      <w:tr w:rsidR="001E4E6C" w:rsidTr="00233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wBefore w:w="14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32047E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-346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-289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911" w:type="dxa"/>
            <w:gridSpan w:val="2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-13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989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</w:tr>
      <w:tr w:rsidR="001E4E6C" w:rsidTr="00233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wBefore w:w="14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32047E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-339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64</w:t>
            </w:r>
          </w:p>
        </w:tc>
        <w:tc>
          <w:tcPr>
            <w:tcW w:w="911" w:type="dxa"/>
            <w:gridSpan w:val="2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48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20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50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89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15</w:t>
            </w:r>
          </w:p>
        </w:tc>
      </w:tr>
      <w:tr w:rsidR="001E4E6C" w:rsidTr="00233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wBefore w:w="14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32047E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-315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-255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-9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911" w:type="dxa"/>
            <w:gridSpan w:val="2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16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-12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89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</w:t>
            </w:r>
          </w:p>
        </w:tc>
      </w:tr>
      <w:tr w:rsidR="001E4E6C" w:rsidTr="00233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wBefore w:w="14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32047E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-255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-246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27</w:t>
            </w:r>
          </w:p>
        </w:tc>
        <w:tc>
          <w:tcPr>
            <w:tcW w:w="911" w:type="dxa"/>
            <w:gridSpan w:val="2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-11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989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-17</w:t>
            </w:r>
          </w:p>
        </w:tc>
      </w:tr>
      <w:tr w:rsidR="001E4E6C" w:rsidTr="00233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wBefore w:w="14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32047E">
            <w:pPr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-267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-316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</w:t>
            </w:r>
          </w:p>
        </w:tc>
        <w:tc>
          <w:tcPr>
            <w:tcW w:w="911" w:type="dxa"/>
            <w:gridSpan w:val="2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13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-20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-12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89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8</w:t>
            </w:r>
          </w:p>
        </w:tc>
      </w:tr>
      <w:tr w:rsidR="001E4E6C" w:rsidTr="00233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wBefore w:w="14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32047E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-98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-116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9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-5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911" w:type="dxa"/>
            <w:gridSpan w:val="2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-18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-15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16</w:t>
            </w:r>
          </w:p>
        </w:tc>
        <w:tc>
          <w:tcPr>
            <w:tcW w:w="989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12</w:t>
            </w:r>
          </w:p>
        </w:tc>
      </w:tr>
      <w:tr w:rsidR="001E4E6C" w:rsidTr="00233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wBefore w:w="14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32047E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-216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-144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911" w:type="dxa"/>
            <w:gridSpan w:val="2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-50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89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-14</w:t>
            </w:r>
          </w:p>
        </w:tc>
      </w:tr>
      <w:tr w:rsidR="001E4E6C" w:rsidTr="00233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wBefore w:w="14" w:type="dxa"/>
          <w:cantSplit/>
          <w:trHeight w:val="283"/>
        </w:trPr>
        <w:tc>
          <w:tcPr>
            <w:tcW w:w="1624" w:type="dxa"/>
            <w:vAlign w:val="bottom"/>
          </w:tcPr>
          <w:p w:rsidR="001E4E6C" w:rsidRPr="005908AB" w:rsidRDefault="001E4E6C" w:rsidP="0032047E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850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-7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3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-3</w:t>
            </w:r>
          </w:p>
        </w:tc>
        <w:tc>
          <w:tcPr>
            <w:tcW w:w="911" w:type="dxa"/>
            <w:gridSpan w:val="2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-16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11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  <w:tc>
          <w:tcPr>
            <w:tcW w:w="989" w:type="dxa"/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</w:t>
            </w:r>
          </w:p>
        </w:tc>
      </w:tr>
      <w:tr w:rsidR="001E4E6C" w:rsidTr="002336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  <w:tblLook w:val="0000"/>
        </w:tblPrEx>
        <w:trPr>
          <w:gridBefore w:val="1"/>
          <w:wBefore w:w="14" w:type="dxa"/>
          <w:cantSplit/>
          <w:trHeight w:val="283"/>
        </w:trPr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:rsidR="001E4E6C" w:rsidRPr="005908AB" w:rsidRDefault="001E4E6C" w:rsidP="0032047E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-23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-49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25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-7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</w:t>
            </w: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-4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-15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17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-8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-12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14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:rsidR="001E4E6C" w:rsidRDefault="001E4E6C">
            <w:pPr>
              <w:jc w:val="right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-</w:t>
            </w:r>
          </w:p>
        </w:tc>
      </w:tr>
    </w:tbl>
    <w:p w:rsidR="00D469CF" w:rsidRPr="00FE0DB6" w:rsidRDefault="006E5C8D" w:rsidP="00D032AC">
      <w:pPr>
        <w:pStyle w:val="8"/>
        <w:pageBreakBefore/>
        <w:numPr>
          <w:ilvl w:val="0"/>
          <w:numId w:val="15"/>
        </w:numPr>
        <w:tabs>
          <w:tab w:val="left" w:pos="426"/>
        </w:tabs>
        <w:spacing w:before="240" w:after="240"/>
        <w:ind w:left="0" w:firstLine="0"/>
        <w:rPr>
          <w:rFonts w:ascii="Calibri" w:hAnsi="Calibri"/>
          <w:i w:val="0"/>
          <w:sz w:val="20"/>
        </w:rPr>
      </w:pPr>
      <w:r w:rsidRPr="00FE0DB6">
        <w:rPr>
          <w:rFonts w:ascii="Calibri" w:hAnsi="Calibri"/>
          <w:i w:val="0"/>
          <w:sz w:val="20"/>
          <w:lang w:val="kk-KZ"/>
        </w:rPr>
        <w:lastRenderedPageBreak/>
        <w:t>2017-2018 ж</w:t>
      </w:r>
      <w:r w:rsidR="00F607DA" w:rsidRPr="00FE0DB6">
        <w:rPr>
          <w:rFonts w:ascii="Calibri" w:hAnsi="Calibri"/>
          <w:i w:val="0"/>
          <w:sz w:val="20"/>
          <w:lang w:val="kk-KZ"/>
        </w:rPr>
        <w:t>ж.</w:t>
      </w:r>
      <w:r w:rsidRPr="00FE0DB6">
        <w:rPr>
          <w:rFonts w:ascii="Calibri" w:hAnsi="Calibri"/>
          <w:i w:val="0"/>
          <w:sz w:val="20"/>
          <w:lang w:val="kk-KZ"/>
        </w:rPr>
        <w:t xml:space="preserve"> </w:t>
      </w:r>
      <w:r w:rsidR="00FE0DB6" w:rsidRPr="00FE0DB6">
        <w:rPr>
          <w:rFonts w:ascii="Calibri" w:hAnsi="Calibri"/>
          <w:i w:val="0"/>
          <w:sz w:val="20"/>
          <w:lang w:val="kk-KZ"/>
        </w:rPr>
        <w:t xml:space="preserve">Солтүстік Қазақстан облысындағы </w:t>
      </w:r>
      <w:r w:rsidRPr="00FE0DB6">
        <w:rPr>
          <w:rFonts w:ascii="Calibri" w:hAnsi="Calibri"/>
          <w:i w:val="0"/>
          <w:sz w:val="20"/>
          <w:lang w:val="kk-KZ"/>
        </w:rPr>
        <w:t>халық көші-қоны</w:t>
      </w:r>
      <w:r w:rsidR="00D032AC" w:rsidRPr="00FE0DB6">
        <w:rPr>
          <w:rFonts w:ascii="Calibri" w:hAnsi="Calibri"/>
          <w:i w:val="0"/>
          <w:sz w:val="20"/>
        </w:rPr>
        <w:br/>
      </w:r>
      <w:r w:rsidR="00D469CF" w:rsidRPr="00FE0DB6">
        <w:rPr>
          <w:rFonts w:ascii="Calibri" w:hAnsi="Calibri"/>
          <w:i w:val="0"/>
          <w:sz w:val="20"/>
        </w:rPr>
        <w:t xml:space="preserve">Миграция населения </w:t>
      </w:r>
      <w:r w:rsidR="00BE4A92" w:rsidRPr="00FE0DB6">
        <w:rPr>
          <w:rFonts w:ascii="Calibri" w:hAnsi="Calibri"/>
          <w:i w:val="0"/>
          <w:sz w:val="20"/>
        </w:rPr>
        <w:t>Северо-Казахстанской</w:t>
      </w:r>
      <w:r w:rsidR="00BE4A92" w:rsidRPr="00FE0DB6">
        <w:rPr>
          <w:rFonts w:ascii="Calibri" w:hAnsi="Calibri"/>
          <w:b w:val="0"/>
          <w:sz w:val="20"/>
          <w:lang w:val="kk-KZ"/>
        </w:rPr>
        <w:t xml:space="preserve"> </w:t>
      </w:r>
      <w:r w:rsidR="00D469CF" w:rsidRPr="00FE0DB6">
        <w:rPr>
          <w:rFonts w:ascii="Calibri" w:hAnsi="Calibri"/>
          <w:i w:val="0"/>
          <w:sz w:val="20"/>
          <w:lang w:val="kk-KZ"/>
        </w:rPr>
        <w:t>области</w:t>
      </w:r>
      <w:r w:rsidR="001862E8" w:rsidRPr="00FE0DB6">
        <w:rPr>
          <w:rFonts w:ascii="Calibri" w:hAnsi="Calibri"/>
          <w:i w:val="0"/>
          <w:sz w:val="20"/>
        </w:rPr>
        <w:t xml:space="preserve"> </w:t>
      </w:r>
      <w:r w:rsidR="001862E8" w:rsidRPr="00FE0DB6">
        <w:rPr>
          <w:rFonts w:ascii="Calibri" w:hAnsi="Calibri"/>
          <w:i w:val="0"/>
          <w:sz w:val="20"/>
          <w:lang w:val="kk-KZ"/>
        </w:rPr>
        <w:t>за</w:t>
      </w:r>
      <w:r w:rsidR="0042284F" w:rsidRPr="00FE0DB6">
        <w:rPr>
          <w:rFonts w:ascii="Calibri" w:hAnsi="Calibri"/>
          <w:i w:val="0"/>
          <w:sz w:val="20"/>
          <w:lang w:val="kk-KZ"/>
        </w:rPr>
        <w:t xml:space="preserve"> </w:t>
      </w:r>
      <w:r w:rsidR="002F75C2" w:rsidRPr="00FE0DB6">
        <w:rPr>
          <w:rFonts w:ascii="Calibri" w:hAnsi="Calibri"/>
          <w:i w:val="0"/>
          <w:sz w:val="20"/>
          <w:lang w:val="kk-KZ"/>
        </w:rPr>
        <w:t>201</w:t>
      </w:r>
      <w:r w:rsidR="0042284F" w:rsidRPr="00FE0DB6">
        <w:rPr>
          <w:rFonts w:ascii="Calibri" w:hAnsi="Calibri"/>
          <w:i w:val="0"/>
          <w:sz w:val="20"/>
          <w:lang w:val="kk-KZ"/>
        </w:rPr>
        <w:t>7</w:t>
      </w:r>
      <w:r w:rsidR="002F75C2" w:rsidRPr="00FE0DB6">
        <w:rPr>
          <w:rFonts w:ascii="Calibri" w:hAnsi="Calibri"/>
          <w:i w:val="0"/>
          <w:sz w:val="20"/>
          <w:lang w:val="kk-KZ"/>
        </w:rPr>
        <w:t>-</w:t>
      </w:r>
      <w:r w:rsidR="00D469CF" w:rsidRPr="00FE0DB6">
        <w:rPr>
          <w:rFonts w:ascii="Calibri" w:hAnsi="Calibri"/>
          <w:i w:val="0"/>
          <w:sz w:val="20"/>
        </w:rPr>
        <w:t>201</w:t>
      </w:r>
      <w:r w:rsidR="0042284F" w:rsidRPr="00FE0DB6">
        <w:rPr>
          <w:rFonts w:ascii="Calibri" w:hAnsi="Calibri"/>
          <w:i w:val="0"/>
          <w:sz w:val="20"/>
          <w:lang w:val="kk-KZ"/>
        </w:rPr>
        <w:t>8</w:t>
      </w:r>
      <w:r w:rsidR="001862E8" w:rsidRPr="00FE0DB6">
        <w:rPr>
          <w:rFonts w:ascii="Calibri" w:hAnsi="Calibri"/>
          <w:i w:val="0"/>
          <w:sz w:val="20"/>
        </w:rPr>
        <w:t xml:space="preserve"> </w:t>
      </w:r>
      <w:r w:rsidR="00F607DA" w:rsidRPr="00FE0DB6">
        <w:rPr>
          <w:rFonts w:ascii="Calibri" w:hAnsi="Calibri"/>
          <w:i w:val="0"/>
          <w:sz w:val="20"/>
          <w:lang w:val="kk-KZ"/>
        </w:rPr>
        <w:t>гг.</w:t>
      </w:r>
    </w:p>
    <w:tbl>
      <w:tblPr>
        <w:tblW w:w="1518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89"/>
        <w:gridCol w:w="842"/>
        <w:gridCol w:w="843"/>
        <w:gridCol w:w="753"/>
        <w:gridCol w:w="753"/>
        <w:gridCol w:w="753"/>
        <w:gridCol w:w="752"/>
        <w:gridCol w:w="752"/>
        <w:gridCol w:w="656"/>
        <w:gridCol w:w="97"/>
        <w:gridCol w:w="752"/>
        <w:gridCol w:w="753"/>
        <w:gridCol w:w="752"/>
        <w:gridCol w:w="743"/>
        <w:gridCol w:w="9"/>
        <w:gridCol w:w="753"/>
        <w:gridCol w:w="761"/>
        <w:gridCol w:w="752"/>
        <w:gridCol w:w="753"/>
        <w:gridCol w:w="682"/>
        <w:gridCol w:w="682"/>
      </w:tblGrid>
      <w:tr w:rsidR="006265FB" w:rsidRPr="001442B2" w:rsidTr="00A21F31">
        <w:tc>
          <w:tcPr>
            <w:tcW w:w="769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265FB" w:rsidRPr="001442B2" w:rsidRDefault="006265FB" w:rsidP="001442B2">
            <w:pPr>
              <w:pStyle w:val="afc"/>
              <w:widowControl w:val="0"/>
              <w:spacing w:before="60" w:after="60"/>
              <w:ind w:left="-113"/>
              <w:jc w:val="both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2B2">
              <w:rPr>
                <w:rFonts w:ascii="Calibri" w:hAnsi="Calibri"/>
                <w:b w:val="0"/>
                <w:sz w:val="16"/>
                <w:szCs w:val="16"/>
                <w:lang w:val="kk-KZ" w:eastAsia="ru-RU"/>
              </w:rPr>
              <w:t>а</w:t>
            </w: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дам</w:t>
            </w:r>
          </w:p>
        </w:tc>
        <w:tc>
          <w:tcPr>
            <w:tcW w:w="74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265FB" w:rsidRPr="001442B2" w:rsidRDefault="006265FB" w:rsidP="001442B2">
            <w:pPr>
              <w:pStyle w:val="afc"/>
              <w:widowControl w:val="0"/>
              <w:spacing w:before="60" w:after="60"/>
              <w:jc w:val="right"/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1441A4">
              <w:rPr>
                <w:rFonts w:ascii="Calibri" w:hAnsi="Calibri"/>
                <w:b w:val="0"/>
                <w:sz w:val="16"/>
                <w:szCs w:val="16"/>
                <w:lang w:val="ru-RU" w:eastAsia="ru-RU"/>
              </w:rPr>
              <w:t>человек</w:t>
            </w:r>
          </w:p>
        </w:tc>
      </w:tr>
      <w:tr w:rsidR="00D469CF" w:rsidRPr="00770A25" w:rsidTr="00A21F31">
        <w:tblPrEx>
          <w:tblLook w:val="0000"/>
        </w:tblPrEx>
        <w:trPr>
          <w:cantSplit/>
          <w:trHeight w:val="70"/>
        </w:trPr>
        <w:tc>
          <w:tcPr>
            <w:tcW w:w="1589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D469CF" w:rsidRPr="00770A25" w:rsidRDefault="00D469CF" w:rsidP="00C87B6A">
            <w:pPr>
              <w:spacing w:before="30" w:after="30"/>
              <w:jc w:val="center"/>
              <w:rPr>
                <w:rFonts w:ascii="Calibri" w:hAnsi="Calibri"/>
                <w:sz w:val="16"/>
              </w:rPr>
            </w:pPr>
          </w:p>
        </w:tc>
        <w:tc>
          <w:tcPr>
            <w:tcW w:w="168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9CF" w:rsidRPr="003C6A8D" w:rsidRDefault="00D469CF" w:rsidP="00C87B6A">
            <w:pPr>
              <w:jc w:val="center"/>
              <w:outlineLvl w:val="3"/>
              <w:rPr>
                <w:rFonts w:ascii="Calibri" w:hAnsi="Calibri"/>
                <w:sz w:val="16"/>
              </w:rPr>
            </w:pPr>
            <w:r w:rsidRPr="003C6A8D">
              <w:rPr>
                <w:rFonts w:ascii="Calibri" w:hAnsi="Calibri"/>
                <w:sz w:val="16"/>
              </w:rPr>
              <w:t>Барлығы</w:t>
            </w:r>
          </w:p>
          <w:p w:rsidR="00D469CF" w:rsidRDefault="00D469CF" w:rsidP="00C87B6A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3C6A8D">
              <w:rPr>
                <w:rFonts w:ascii="Calibri" w:hAnsi="Calibri"/>
                <w:sz w:val="16"/>
              </w:rPr>
              <w:t>Всего</w:t>
            </w:r>
          </w:p>
        </w:tc>
        <w:tc>
          <w:tcPr>
            <w:tcW w:w="60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CF" w:rsidRDefault="00D469CF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Сыртқы көші-қон</w:t>
            </w:r>
            <w:r>
              <w:rPr>
                <w:rFonts w:ascii="Calibri" w:hAnsi="Calibri" w:cs="Arial"/>
                <w:sz w:val="16"/>
                <w:szCs w:val="16"/>
              </w:rPr>
              <w:br/>
              <w:t>Внешняя миграция</w:t>
            </w:r>
          </w:p>
        </w:tc>
        <w:tc>
          <w:tcPr>
            <w:tcW w:w="5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69CF" w:rsidRDefault="00D469CF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Ішкі көші-қон</w:t>
            </w:r>
            <w:r>
              <w:rPr>
                <w:rFonts w:ascii="Calibri" w:hAnsi="Calibri" w:cs="Arial"/>
                <w:sz w:val="16"/>
                <w:szCs w:val="16"/>
              </w:rPr>
              <w:br/>
              <w:t>Внутренняя миграция</w:t>
            </w:r>
          </w:p>
        </w:tc>
      </w:tr>
      <w:tr w:rsidR="00D469CF" w:rsidRPr="00770A25" w:rsidTr="00A21F31">
        <w:tblPrEx>
          <w:tblLook w:val="0000"/>
        </w:tblPrEx>
        <w:trPr>
          <w:cantSplit/>
          <w:trHeight w:val="70"/>
        </w:trPr>
        <w:tc>
          <w:tcPr>
            <w:tcW w:w="158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469CF" w:rsidRPr="00770A25" w:rsidRDefault="00D469CF" w:rsidP="00C87B6A">
            <w:pPr>
              <w:spacing w:before="30" w:after="30"/>
              <w:jc w:val="center"/>
              <w:rPr>
                <w:rFonts w:ascii="Calibri" w:hAnsi="Calibri"/>
                <w:sz w:val="16"/>
              </w:rPr>
            </w:pPr>
          </w:p>
        </w:tc>
        <w:tc>
          <w:tcPr>
            <w:tcW w:w="16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CF" w:rsidRDefault="00D469CF" w:rsidP="00C87B6A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3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CF" w:rsidRDefault="00D469CF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ТМД елдері</w:t>
            </w:r>
            <w:r>
              <w:rPr>
                <w:rFonts w:ascii="Calibri" w:hAnsi="Calibri" w:cs="Arial"/>
                <w:sz w:val="16"/>
                <w:szCs w:val="16"/>
              </w:rPr>
              <w:br/>
              <w:t>страны СНГ</w:t>
            </w:r>
          </w:p>
        </w:tc>
        <w:tc>
          <w:tcPr>
            <w:tcW w:w="3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CF" w:rsidRDefault="00D469CF" w:rsidP="00D469CF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  <w:lang w:val="kk-KZ"/>
              </w:rPr>
              <w:t>б</w:t>
            </w:r>
            <w:r>
              <w:rPr>
                <w:rFonts w:ascii="Calibri" w:hAnsi="Calibri" w:cs="Arial"/>
                <w:sz w:val="16"/>
                <w:szCs w:val="16"/>
              </w:rPr>
              <w:t>асқа елдер</w:t>
            </w:r>
            <w:r>
              <w:rPr>
                <w:rFonts w:ascii="Calibri" w:hAnsi="Calibri" w:cs="Arial"/>
                <w:sz w:val="16"/>
                <w:szCs w:val="16"/>
              </w:rPr>
              <w:br/>
              <w:t>другие страны</w:t>
            </w:r>
          </w:p>
        </w:tc>
        <w:tc>
          <w:tcPr>
            <w:tcW w:w="3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9CF" w:rsidRDefault="00D469CF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өңіраралық</w:t>
            </w:r>
            <w:r>
              <w:rPr>
                <w:rFonts w:ascii="Calibri" w:hAnsi="Calibri" w:cs="Arial"/>
                <w:sz w:val="16"/>
                <w:szCs w:val="16"/>
              </w:rPr>
              <w:br/>
              <w:t>межрегиональная</w:t>
            </w:r>
          </w:p>
        </w:tc>
        <w:tc>
          <w:tcPr>
            <w:tcW w:w="2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69CF" w:rsidRDefault="00D469CF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өңірлік</w:t>
            </w:r>
            <w:r>
              <w:rPr>
                <w:rFonts w:ascii="Calibri" w:hAnsi="Calibri" w:cs="Arial"/>
                <w:sz w:val="16"/>
                <w:szCs w:val="16"/>
              </w:rPr>
              <w:br/>
              <w:t>региональная</w:t>
            </w:r>
          </w:p>
        </w:tc>
      </w:tr>
      <w:tr w:rsidR="00271674" w:rsidRPr="00770A25" w:rsidTr="00A21F31">
        <w:tblPrEx>
          <w:tblLook w:val="0000"/>
        </w:tblPrEx>
        <w:trPr>
          <w:cantSplit/>
          <w:trHeight w:val="70"/>
        </w:trPr>
        <w:tc>
          <w:tcPr>
            <w:tcW w:w="158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71674" w:rsidRPr="00770A25" w:rsidRDefault="00271674" w:rsidP="00C87B6A">
            <w:pPr>
              <w:spacing w:before="30" w:after="30"/>
              <w:jc w:val="center"/>
              <w:rPr>
                <w:rFonts w:ascii="Calibri" w:hAnsi="Calibri"/>
                <w:sz w:val="16"/>
              </w:rPr>
            </w:pP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4" w:rsidRDefault="00271674" w:rsidP="00D469CF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көші-қон айырымы</w:t>
            </w:r>
            <w:r>
              <w:rPr>
                <w:rFonts w:ascii="Calibri" w:hAnsi="Calibri" w:cs="Arial"/>
                <w:sz w:val="16"/>
                <w:szCs w:val="16"/>
              </w:rPr>
              <w:br/>
              <w:t>сальдо миграции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4" w:rsidRDefault="00271674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келгені</w:t>
            </w:r>
            <w:r>
              <w:rPr>
                <w:rFonts w:ascii="Calibri" w:hAnsi="Calibri" w:cs="Arial"/>
                <w:sz w:val="16"/>
                <w:szCs w:val="16"/>
              </w:rPr>
              <w:br/>
              <w:t>прибыло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4" w:rsidRDefault="00271674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кеткені</w:t>
            </w:r>
            <w:r>
              <w:rPr>
                <w:rFonts w:ascii="Calibri" w:hAnsi="Calibri" w:cs="Arial"/>
                <w:sz w:val="16"/>
                <w:szCs w:val="16"/>
              </w:rPr>
              <w:br/>
              <w:t>выбыло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4" w:rsidRDefault="00271674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келгені</w:t>
            </w:r>
            <w:r>
              <w:rPr>
                <w:rFonts w:ascii="Calibri" w:hAnsi="Calibri" w:cs="Arial"/>
                <w:sz w:val="16"/>
                <w:szCs w:val="16"/>
              </w:rPr>
              <w:br/>
              <w:t>прибыло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4" w:rsidRDefault="00271674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кеткені</w:t>
            </w:r>
            <w:r>
              <w:rPr>
                <w:rFonts w:ascii="Calibri" w:hAnsi="Calibri" w:cs="Arial"/>
                <w:sz w:val="16"/>
                <w:szCs w:val="16"/>
              </w:rPr>
              <w:br/>
              <w:t>выбыло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674" w:rsidRDefault="00271674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келгені</w:t>
            </w:r>
            <w:r>
              <w:rPr>
                <w:rFonts w:ascii="Calibri" w:hAnsi="Calibri" w:cs="Arial"/>
                <w:sz w:val="16"/>
                <w:szCs w:val="16"/>
              </w:rPr>
              <w:br/>
              <w:t>прибыло</w:t>
            </w: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674" w:rsidRDefault="00271674" w:rsidP="00D469CF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кеткені</w:t>
            </w:r>
            <w:r>
              <w:rPr>
                <w:rFonts w:ascii="Calibri" w:hAnsi="Calibri" w:cs="Arial"/>
                <w:sz w:val="16"/>
                <w:szCs w:val="16"/>
              </w:rPr>
              <w:br/>
              <w:t>выбыло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674" w:rsidRDefault="00271674" w:rsidP="00802CF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келгені</w:t>
            </w:r>
            <w:r>
              <w:rPr>
                <w:rFonts w:ascii="Calibri" w:hAnsi="Calibri" w:cs="Arial"/>
                <w:sz w:val="16"/>
                <w:szCs w:val="16"/>
              </w:rPr>
              <w:br/>
              <w:t>прибыло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674" w:rsidRDefault="00271674" w:rsidP="00802CF9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кеткені</w:t>
            </w:r>
            <w:r>
              <w:rPr>
                <w:rFonts w:ascii="Calibri" w:hAnsi="Calibri" w:cs="Arial"/>
                <w:sz w:val="16"/>
                <w:szCs w:val="16"/>
              </w:rPr>
              <w:br/>
              <w:t>выбыло</w:t>
            </w:r>
          </w:p>
        </w:tc>
      </w:tr>
      <w:tr w:rsidR="005D34B4" w:rsidRPr="00770A25" w:rsidTr="00A21F31">
        <w:tblPrEx>
          <w:tblLook w:val="0000"/>
        </w:tblPrEx>
        <w:trPr>
          <w:cantSplit/>
          <w:trHeight w:val="70"/>
        </w:trPr>
        <w:tc>
          <w:tcPr>
            <w:tcW w:w="158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D34B4" w:rsidRPr="00770A25" w:rsidRDefault="005D34B4" w:rsidP="00C87B6A">
            <w:pPr>
              <w:spacing w:before="30" w:after="30"/>
              <w:jc w:val="center"/>
              <w:rPr>
                <w:rFonts w:ascii="Calibri" w:hAnsi="Calibri"/>
                <w:sz w:val="16"/>
              </w:rPr>
            </w:pP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4" w:rsidRPr="001B5098" w:rsidRDefault="00711F30" w:rsidP="005D34B4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>
              <w:rPr>
                <w:rFonts w:ascii="Calibri" w:hAnsi="Calibri"/>
                <w:sz w:val="16"/>
                <w:lang w:val="kk-KZ"/>
              </w:rPr>
              <w:t>2018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4" w:rsidRPr="001B5098" w:rsidRDefault="00711F30" w:rsidP="005D34B4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  <w:lang w:val="kk-KZ"/>
              </w:rPr>
              <w:t>2017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4" w:rsidRPr="001B5098" w:rsidRDefault="00711F30" w:rsidP="00A12441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>
              <w:rPr>
                <w:rFonts w:ascii="Calibri" w:hAnsi="Calibri"/>
                <w:sz w:val="16"/>
                <w:lang w:val="kk-KZ"/>
              </w:rPr>
              <w:t>2018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4" w:rsidRPr="001B5098" w:rsidRDefault="00711F30" w:rsidP="00A12441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  <w:lang w:val="kk-KZ"/>
              </w:rPr>
              <w:t>2017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4" w:rsidRPr="001B5098" w:rsidRDefault="00711F30" w:rsidP="00A12441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>
              <w:rPr>
                <w:rFonts w:ascii="Calibri" w:hAnsi="Calibri"/>
                <w:sz w:val="16"/>
                <w:lang w:val="kk-KZ"/>
              </w:rPr>
              <w:t>2018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4" w:rsidRPr="001B5098" w:rsidRDefault="00711F30" w:rsidP="00A12441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  <w:lang w:val="kk-KZ"/>
              </w:rPr>
              <w:t>2017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4" w:rsidRPr="001B5098" w:rsidRDefault="00711F30" w:rsidP="00A12441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>
              <w:rPr>
                <w:rFonts w:ascii="Calibri" w:hAnsi="Calibri"/>
                <w:sz w:val="16"/>
                <w:lang w:val="kk-KZ"/>
              </w:rPr>
              <w:t>2018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4" w:rsidRPr="001B5098" w:rsidRDefault="00711F30" w:rsidP="00A12441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  <w:lang w:val="kk-KZ"/>
              </w:rPr>
              <w:t>2017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4" w:rsidRPr="001B5098" w:rsidRDefault="00711F30" w:rsidP="00A12441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>
              <w:rPr>
                <w:rFonts w:ascii="Calibri" w:hAnsi="Calibri"/>
                <w:sz w:val="16"/>
                <w:lang w:val="kk-KZ"/>
              </w:rPr>
              <w:t>2018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4" w:rsidRPr="001B5098" w:rsidRDefault="00711F30" w:rsidP="00A12441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  <w:lang w:val="kk-KZ"/>
              </w:rPr>
              <w:t>2017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4" w:rsidRPr="001B5098" w:rsidRDefault="00711F30" w:rsidP="00A12441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>
              <w:rPr>
                <w:rFonts w:ascii="Calibri" w:hAnsi="Calibri"/>
                <w:sz w:val="16"/>
                <w:lang w:val="kk-KZ"/>
              </w:rPr>
              <w:t>2018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4B4" w:rsidRPr="001B5098" w:rsidRDefault="00711F30" w:rsidP="00A12441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  <w:lang w:val="kk-KZ"/>
              </w:rPr>
              <w:t>2017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34B4" w:rsidRPr="001B5098" w:rsidRDefault="00711F30" w:rsidP="00A12441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>
              <w:rPr>
                <w:rFonts w:ascii="Calibri" w:hAnsi="Calibri"/>
                <w:sz w:val="16"/>
                <w:lang w:val="kk-KZ"/>
              </w:rPr>
              <w:t>2018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34B4" w:rsidRPr="001B5098" w:rsidRDefault="00711F30" w:rsidP="00A12441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  <w:lang w:val="kk-KZ"/>
              </w:rPr>
              <w:t>2017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34B4" w:rsidRPr="001B5098" w:rsidRDefault="00711F30" w:rsidP="00A12441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>
              <w:rPr>
                <w:rFonts w:ascii="Calibri" w:hAnsi="Calibri"/>
                <w:sz w:val="16"/>
                <w:lang w:val="kk-KZ"/>
              </w:rPr>
              <w:t>2018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34B4" w:rsidRPr="001B5098" w:rsidRDefault="00711F30" w:rsidP="00A12441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  <w:lang w:val="kk-KZ"/>
              </w:rPr>
              <w:t>2017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34B4" w:rsidRPr="001B5098" w:rsidRDefault="00711F30" w:rsidP="00A12441">
            <w:pPr>
              <w:jc w:val="center"/>
              <w:outlineLvl w:val="3"/>
              <w:rPr>
                <w:rFonts w:ascii="Calibri" w:hAnsi="Calibri"/>
                <w:sz w:val="16"/>
                <w:lang w:val="kk-KZ"/>
              </w:rPr>
            </w:pPr>
            <w:r>
              <w:rPr>
                <w:rFonts w:ascii="Calibri" w:hAnsi="Calibri"/>
                <w:sz w:val="16"/>
                <w:lang w:val="kk-KZ"/>
              </w:rPr>
              <w:t>2018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D34B4" w:rsidRPr="001B5098" w:rsidRDefault="00711F30" w:rsidP="00A12441">
            <w:pPr>
              <w:jc w:val="center"/>
              <w:rPr>
                <w:rFonts w:ascii="Calibri" w:hAnsi="Calibri" w:cs="Arial"/>
                <w:sz w:val="16"/>
                <w:szCs w:val="16"/>
                <w:lang w:val="kk-KZ"/>
              </w:rPr>
            </w:pPr>
            <w:r>
              <w:rPr>
                <w:rFonts w:ascii="Calibri" w:hAnsi="Calibri" w:cs="Arial"/>
                <w:sz w:val="16"/>
                <w:szCs w:val="16"/>
                <w:lang w:val="kk-KZ"/>
              </w:rPr>
              <w:t>2017</w:t>
            </w:r>
          </w:p>
        </w:tc>
      </w:tr>
      <w:tr w:rsidR="00DC4CE2" w:rsidRPr="00770A25" w:rsidTr="00A21F31">
        <w:tblPrEx>
          <w:tblLook w:val="0000"/>
        </w:tblPrEx>
        <w:trPr>
          <w:trHeight w:val="283"/>
        </w:trPr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D3DB5" w:rsidRDefault="00DC4CE2" w:rsidP="008743C4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Солтүстік Қазақстан облысы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-4 697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-5 463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598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720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3 550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550F1B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3 206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82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74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340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239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6 227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5 988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7 714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8 800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13 796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16 271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13 796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A41554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16 271</w:t>
            </w:r>
          </w:p>
        </w:tc>
      </w:tr>
      <w:tr w:rsidR="00DC4CE2" w:rsidRPr="00770A25" w:rsidTr="00A21F31">
        <w:tblPrEx>
          <w:tblLook w:val="0000"/>
        </w:tblPrEx>
        <w:trPr>
          <w:trHeight w:val="283"/>
        </w:trPr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5908AB" w:rsidRDefault="00DC4CE2" w:rsidP="0032047E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Петропавл қ.ә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753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386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466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2 048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550F1B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1 971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36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71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1 648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1 732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2 275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2 297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4 697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5 470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2 120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A41554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2 612</w:t>
            </w:r>
          </w:p>
        </w:tc>
      </w:tr>
      <w:tr w:rsidR="00DC4CE2" w:rsidRPr="00770A25" w:rsidTr="00A21F31">
        <w:tblPrEx>
          <w:tblLook w:val="0000"/>
        </w:tblPrEx>
        <w:trPr>
          <w:trHeight w:val="283"/>
        </w:trPr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604EAD" w:rsidRDefault="00DC4CE2" w:rsidP="0032047E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ru-RU" w:eastAsia="ru-RU"/>
              </w:rPr>
            </w:pPr>
            <w:r w:rsidRPr="001441A4">
              <w:rPr>
                <w:rFonts w:ascii="Calibri" w:hAnsi="Calibri"/>
                <w:sz w:val="16"/>
                <w:szCs w:val="16"/>
                <w:lang w:val="ru-RU" w:eastAsia="ru-RU"/>
              </w:rPr>
              <w:t>Айыртау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-342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-815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55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138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550F1B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149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19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869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602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1 018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1 197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708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777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A41554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816</w:t>
            </w:r>
          </w:p>
        </w:tc>
      </w:tr>
      <w:tr w:rsidR="00DC4CE2" w:rsidRPr="00770A25" w:rsidTr="00A21F31">
        <w:tblPrEx>
          <w:tblLook w:val="0000"/>
        </w:tblPrEx>
        <w:trPr>
          <w:trHeight w:val="283"/>
        </w:trPr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5908AB" w:rsidRDefault="00DC4CE2" w:rsidP="0032047E">
            <w:pPr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Ақжар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-224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-504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23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550F1B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19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409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330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568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709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284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317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A41554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392</w:t>
            </w:r>
          </w:p>
        </w:tc>
      </w:tr>
      <w:tr w:rsidR="00DC4CE2" w:rsidRPr="00770A25" w:rsidTr="00A21F31">
        <w:tblPrEx>
          <w:tblLook w:val="0000"/>
        </w:tblPrEx>
        <w:trPr>
          <w:trHeight w:val="283"/>
        </w:trPr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5908AB" w:rsidRDefault="00DC4CE2" w:rsidP="0032047E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М.Жұмабаев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-430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-477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14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215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550F1B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129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18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353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375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250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260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877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954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1 216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A41554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1 415</w:t>
            </w:r>
          </w:p>
        </w:tc>
      </w:tr>
      <w:tr w:rsidR="00DC4CE2" w:rsidRPr="00770A25" w:rsidTr="00A21F31">
        <w:tblPrEx>
          <w:tblLook w:val="0000"/>
        </w:tblPrEx>
        <w:trPr>
          <w:trHeight w:val="283"/>
        </w:trPr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5908AB" w:rsidRDefault="00DC4CE2" w:rsidP="0032047E">
            <w:pPr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Есіл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-832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-690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14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105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550F1B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66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3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181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180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355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277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771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1 035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1 340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A41554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1 574</w:t>
            </w:r>
          </w:p>
        </w:tc>
      </w:tr>
      <w:tr w:rsidR="00DC4CE2" w:rsidRPr="00770A25" w:rsidTr="00A21F31">
        <w:tblPrEx>
          <w:tblLook w:val="0000"/>
        </w:tblPrEx>
        <w:trPr>
          <w:trHeight w:val="283"/>
        </w:trPr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5908AB" w:rsidRDefault="00DC4CE2" w:rsidP="0032047E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Жамбыл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-419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-800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18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550F1B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71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280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160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352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652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710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998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A41554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1 266</w:t>
            </w:r>
          </w:p>
        </w:tc>
      </w:tr>
      <w:tr w:rsidR="00DC4CE2" w:rsidRPr="00770A25" w:rsidTr="00A21F31">
        <w:tblPrEx>
          <w:tblLook w:val="0000"/>
        </w:tblPrEx>
        <w:trPr>
          <w:trHeight w:val="283"/>
        </w:trPr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5908AB" w:rsidRDefault="00DC4CE2" w:rsidP="0032047E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Қызылжар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-172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-122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51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550F1B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181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2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19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332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343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322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379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1 744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2 160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1 735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A41554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2 099</w:t>
            </w:r>
          </w:p>
        </w:tc>
      </w:tr>
      <w:tr w:rsidR="00DC4CE2" w:rsidRPr="00770A25" w:rsidTr="00A21F31">
        <w:tblPrEx>
          <w:tblLook w:val="0000"/>
        </w:tblPrEx>
        <w:trPr>
          <w:trHeight w:val="283"/>
        </w:trPr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5908AB" w:rsidRDefault="00DC4CE2" w:rsidP="0032047E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Мамлют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-347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-341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75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550F1B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90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176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204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142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154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501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705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A41554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1 009</w:t>
            </w:r>
          </w:p>
        </w:tc>
      </w:tr>
      <w:tr w:rsidR="00DC4CE2" w:rsidRPr="00770A25" w:rsidTr="00A21F31">
        <w:tblPrEx>
          <w:tblLook w:val="0000"/>
        </w:tblPrEx>
        <w:trPr>
          <w:trHeight w:val="283"/>
        </w:trPr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5908AB" w:rsidRDefault="00DC4CE2" w:rsidP="0032047E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Шал ақын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-308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-249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6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52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550F1B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13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193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263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202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269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909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884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1 164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A41554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1 120</w:t>
            </w:r>
          </w:p>
        </w:tc>
      </w:tr>
      <w:tr w:rsidR="00DC4CE2" w:rsidRPr="00770A25" w:rsidTr="00A21F31">
        <w:tblPrEx>
          <w:tblLook w:val="0000"/>
        </w:tblPrEx>
        <w:trPr>
          <w:trHeight w:val="283"/>
        </w:trPr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5908AB" w:rsidRDefault="00DC4CE2" w:rsidP="0032047E">
            <w:pPr>
              <w:rPr>
                <w:rFonts w:ascii="Calibri" w:hAnsi="Calibri"/>
                <w:sz w:val="16"/>
                <w:szCs w:val="16"/>
              </w:rPr>
            </w:pPr>
            <w:r w:rsidRPr="005908AB">
              <w:rPr>
                <w:rFonts w:ascii="Calibri" w:hAnsi="Calibri"/>
                <w:sz w:val="16"/>
                <w:szCs w:val="16"/>
              </w:rPr>
              <w:t>Аққайың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-287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-470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21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102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550F1B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74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213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150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133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230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482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642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749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A41554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976</w:t>
            </w:r>
          </w:p>
        </w:tc>
      </w:tr>
      <w:tr w:rsidR="00DC4CE2" w:rsidRPr="00770A25" w:rsidTr="00A21F31">
        <w:tblPrEx>
          <w:tblLook w:val="0000"/>
        </w:tblPrEx>
        <w:trPr>
          <w:trHeight w:val="283"/>
        </w:trPr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5908AB" w:rsidRDefault="00DC4CE2" w:rsidP="0032047E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Тайынша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-679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-623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22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37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248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550F1B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285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25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176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85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559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623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757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944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855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1 107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953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A41554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1 101</w:t>
            </w:r>
          </w:p>
        </w:tc>
      </w:tr>
      <w:tr w:rsidR="00DC4CE2" w:rsidRPr="00770A25" w:rsidTr="00A21F31">
        <w:tblPrEx>
          <w:tblLook w:val="0000"/>
        </w:tblPrEx>
        <w:trPr>
          <w:trHeight w:val="283"/>
        </w:trPr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5908AB" w:rsidRDefault="00DC4CE2" w:rsidP="0032047E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Тимирязев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-283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-311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550F1B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26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113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104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126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198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300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363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516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A41554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559</w:t>
            </w:r>
          </w:p>
        </w:tc>
      </w:tr>
      <w:tr w:rsidR="00DC4CE2" w:rsidRPr="00770A25" w:rsidTr="00A21F31">
        <w:tblPrEx>
          <w:tblLook w:val="0000"/>
        </w:tblPrEx>
        <w:trPr>
          <w:trHeight w:val="283"/>
        </w:trPr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5908AB" w:rsidRDefault="00DC4CE2" w:rsidP="0032047E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Уәлиханов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-250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-354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7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550F1B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397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387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615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688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206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256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240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CE2" w:rsidRPr="00306CD4" w:rsidRDefault="00DC4CE2" w:rsidP="00A41554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306</w:t>
            </w:r>
          </w:p>
        </w:tc>
      </w:tr>
      <w:tr w:rsidR="00DC4CE2" w:rsidRPr="00770A25" w:rsidTr="00A21F31">
        <w:tblPrEx>
          <w:tblLook w:val="0000"/>
        </w:tblPrEx>
        <w:trPr>
          <w:trHeight w:val="283"/>
        </w:trPr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CE2" w:rsidRPr="005908AB" w:rsidRDefault="00DC4CE2" w:rsidP="0032047E">
            <w:pPr>
              <w:pStyle w:val="a3"/>
              <w:tabs>
                <w:tab w:val="clear" w:pos="4153"/>
                <w:tab w:val="clear" w:pos="8306"/>
              </w:tabs>
              <w:rPr>
                <w:rFonts w:ascii="Calibri" w:hAnsi="Calibri"/>
                <w:sz w:val="16"/>
                <w:szCs w:val="16"/>
                <w:lang w:val="kk-KZ" w:eastAsia="ru-RU"/>
              </w:rPr>
            </w:pPr>
            <w:r w:rsidRPr="005908AB">
              <w:rPr>
                <w:rFonts w:ascii="Calibri" w:hAnsi="Calibri"/>
                <w:sz w:val="16"/>
                <w:szCs w:val="16"/>
                <w:lang w:val="kk-KZ" w:eastAsia="ru-RU"/>
              </w:rPr>
              <w:t>Ғ.Мүсірепов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-371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-460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18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181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CE2" w:rsidRPr="00306CD4" w:rsidRDefault="00DC4CE2" w:rsidP="00550F1B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122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2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-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19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12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504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sz w:val="16"/>
                <w:szCs w:val="16"/>
              </w:rPr>
              <w:t>535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681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846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CE2" w:rsidRDefault="00DC4CE2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832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CE2" w:rsidRPr="00DD5A43" w:rsidRDefault="00DC4CE2" w:rsidP="00550F1B">
            <w:pPr>
              <w:jc w:val="right"/>
              <w:rPr>
                <w:rFonts w:asciiTheme="minorHAnsi" w:hAnsiTheme="minorHAnsi" w:cs="Arial CYR"/>
                <w:bCs/>
                <w:sz w:val="16"/>
                <w:szCs w:val="16"/>
              </w:rPr>
            </w:pPr>
            <w:r w:rsidRPr="00DD5A43">
              <w:rPr>
                <w:rFonts w:asciiTheme="minorHAnsi" w:hAnsiTheme="minorHAnsi" w:cs="Arial CYR"/>
                <w:bCs/>
                <w:sz w:val="16"/>
                <w:szCs w:val="16"/>
              </w:rPr>
              <w:t>993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CE2" w:rsidRDefault="00DC4CE2" w:rsidP="00550F1B">
            <w:pPr>
              <w:jc w:val="right"/>
              <w:rPr>
                <w:rFonts w:ascii="Calibri" w:hAnsi="Calibri" w:cs="Arial CYR"/>
                <w:sz w:val="16"/>
                <w:szCs w:val="16"/>
              </w:rPr>
            </w:pPr>
            <w:r>
              <w:rPr>
                <w:rFonts w:ascii="Calibri" w:hAnsi="Calibri" w:cs="Arial CYR"/>
                <w:sz w:val="16"/>
                <w:szCs w:val="16"/>
              </w:rPr>
              <w:t>855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CE2" w:rsidRPr="00306CD4" w:rsidRDefault="00DC4CE2" w:rsidP="00A41554">
            <w:pPr>
              <w:jc w:val="right"/>
              <w:rPr>
                <w:rFonts w:ascii="Calibri" w:hAnsi="Calibri" w:cs="Arial CYR"/>
                <w:bCs/>
                <w:sz w:val="16"/>
                <w:szCs w:val="16"/>
              </w:rPr>
            </w:pPr>
            <w:r w:rsidRPr="00306CD4">
              <w:rPr>
                <w:rFonts w:ascii="Calibri" w:hAnsi="Calibri" w:cs="Arial CYR"/>
                <w:bCs/>
                <w:sz w:val="16"/>
                <w:szCs w:val="16"/>
              </w:rPr>
              <w:t>1 026</w:t>
            </w:r>
          </w:p>
        </w:tc>
      </w:tr>
    </w:tbl>
    <w:p w:rsidR="006E0329" w:rsidRDefault="006E0329" w:rsidP="006E0329">
      <w:pPr>
        <w:pStyle w:val="First"/>
        <w:rPr>
          <w:lang w:val="ru-RU"/>
        </w:rPr>
      </w:pPr>
    </w:p>
    <w:p w:rsidR="00D469CF" w:rsidRDefault="00D469CF" w:rsidP="00D469CF">
      <w:pPr>
        <w:pStyle w:val="ad"/>
        <w:ind w:left="284" w:firstLine="0"/>
      </w:pPr>
    </w:p>
    <w:p w:rsidR="006C1B9A" w:rsidRDefault="006C1B9A" w:rsidP="00D469CF">
      <w:pPr>
        <w:pStyle w:val="ad"/>
        <w:ind w:left="284" w:firstLine="0"/>
      </w:pPr>
    </w:p>
    <w:p w:rsidR="006C1B9A" w:rsidRPr="00D469CF" w:rsidRDefault="006C1B9A" w:rsidP="00D469CF">
      <w:pPr>
        <w:pStyle w:val="ad"/>
        <w:ind w:left="284" w:firstLine="0"/>
      </w:pPr>
    </w:p>
    <w:p w:rsidR="00A02EEA" w:rsidRPr="00770A25" w:rsidRDefault="00A02EEA" w:rsidP="00A02EEA">
      <w:pPr>
        <w:jc w:val="right"/>
        <w:rPr>
          <w:rFonts w:ascii="Calibri" w:hAnsi="Calibri"/>
          <w:sz w:val="12"/>
          <w:lang w:val="kk-KZ"/>
        </w:rPr>
      </w:pPr>
    </w:p>
    <w:p w:rsidR="00FD5CED" w:rsidRDefault="00FD5CED" w:rsidP="00FD5CED">
      <w:pPr>
        <w:rPr>
          <w:rFonts w:ascii="Calibri" w:hAnsi="Calibri"/>
          <w:sz w:val="16"/>
          <w:lang w:val="kk-KZ"/>
        </w:rPr>
      </w:pPr>
      <w:r w:rsidRPr="00863D84">
        <w:rPr>
          <w:rFonts w:ascii="Calibri" w:hAnsi="Calibri"/>
          <w:sz w:val="16"/>
          <w:lang w:val="kk-KZ"/>
        </w:rPr>
        <w:t>Шығ</w:t>
      </w:r>
      <w:r w:rsidRPr="00112616">
        <w:rPr>
          <w:rFonts w:ascii="Calibri" w:hAnsi="Calibri"/>
          <w:sz w:val="16"/>
          <w:lang w:val="kk-KZ"/>
        </w:rPr>
        <w:t>.</w:t>
      </w:r>
      <w:r w:rsidRPr="00863D84">
        <w:rPr>
          <w:rFonts w:ascii="Calibri" w:hAnsi="Calibri"/>
          <w:sz w:val="16"/>
          <w:lang w:val="kk-KZ"/>
        </w:rPr>
        <w:t xml:space="preserve"> № </w:t>
      </w:r>
      <w:r w:rsidR="00BE4A92">
        <w:rPr>
          <w:rFonts w:ascii="Calibri" w:hAnsi="Calibri"/>
          <w:sz w:val="16"/>
          <w:lang w:val="kk-KZ"/>
        </w:rPr>
        <w:t>11-</w:t>
      </w:r>
      <w:r w:rsidR="00B433BE">
        <w:rPr>
          <w:rFonts w:ascii="Calibri" w:hAnsi="Calibri"/>
          <w:sz w:val="16"/>
          <w:lang w:val="kk-KZ"/>
        </w:rPr>
        <w:t>18/</w:t>
      </w:r>
      <w:r w:rsidR="00DA2D6A">
        <w:rPr>
          <w:rFonts w:ascii="Calibri" w:hAnsi="Calibri"/>
          <w:sz w:val="16"/>
          <w:lang w:val="kk-KZ"/>
        </w:rPr>
        <w:t>786</w:t>
      </w:r>
      <w:r w:rsidR="00112616">
        <w:rPr>
          <w:rFonts w:ascii="Calibri" w:hAnsi="Calibri"/>
          <w:sz w:val="16"/>
          <w:lang w:val="kk-KZ"/>
        </w:rPr>
        <w:br/>
      </w:r>
      <w:r w:rsidRPr="00000E93">
        <w:rPr>
          <w:rFonts w:ascii="Calibri" w:hAnsi="Calibri"/>
          <w:sz w:val="16"/>
          <w:lang w:val="kk-KZ"/>
        </w:rPr>
        <w:t>201</w:t>
      </w:r>
      <w:r w:rsidR="0073771C">
        <w:rPr>
          <w:rFonts w:ascii="Calibri" w:hAnsi="Calibri"/>
          <w:sz w:val="16"/>
          <w:lang w:val="kk-KZ"/>
        </w:rPr>
        <w:t>9</w:t>
      </w:r>
      <w:r w:rsidRPr="00112616">
        <w:rPr>
          <w:rFonts w:ascii="Calibri" w:hAnsi="Calibri"/>
          <w:sz w:val="16"/>
          <w:lang w:val="kk-KZ"/>
        </w:rPr>
        <w:t xml:space="preserve"> </w:t>
      </w:r>
      <w:r>
        <w:rPr>
          <w:rFonts w:ascii="Calibri" w:hAnsi="Calibri"/>
          <w:sz w:val="16"/>
          <w:lang w:val="kk-KZ"/>
        </w:rPr>
        <w:t xml:space="preserve">жылғы </w:t>
      </w:r>
      <w:r w:rsidR="00C55925">
        <w:rPr>
          <w:rFonts w:ascii="Calibri" w:hAnsi="Calibri"/>
          <w:sz w:val="16"/>
          <w:lang w:val="kk-KZ"/>
        </w:rPr>
        <w:t>17.</w:t>
      </w:r>
      <w:r w:rsidR="00B433BE">
        <w:rPr>
          <w:rFonts w:ascii="Calibri" w:hAnsi="Calibri"/>
          <w:sz w:val="16"/>
          <w:lang w:val="kk-KZ"/>
        </w:rPr>
        <w:t>04</w:t>
      </w:r>
    </w:p>
    <w:p w:rsidR="00750C04" w:rsidRPr="00112616" w:rsidRDefault="00750C04">
      <w:pPr>
        <w:jc w:val="center"/>
        <w:rPr>
          <w:rFonts w:ascii="Calibri" w:hAnsi="Calibri"/>
          <w:b/>
          <w:sz w:val="2"/>
          <w:lang w:val="kk-KZ"/>
        </w:rPr>
      </w:pPr>
    </w:p>
    <w:p w:rsidR="00750C04" w:rsidRPr="00112616" w:rsidRDefault="00750C04" w:rsidP="00750C04">
      <w:pPr>
        <w:rPr>
          <w:rFonts w:ascii="Calibri" w:hAnsi="Calibri"/>
          <w:sz w:val="2"/>
          <w:lang w:val="kk-KZ"/>
        </w:rPr>
      </w:pPr>
    </w:p>
    <w:p w:rsidR="00750C04" w:rsidRPr="00112616" w:rsidRDefault="00750C04" w:rsidP="00750C04">
      <w:pPr>
        <w:rPr>
          <w:rFonts w:ascii="Calibri" w:hAnsi="Calibri"/>
          <w:sz w:val="2"/>
          <w:lang w:val="kk-KZ"/>
        </w:rPr>
      </w:pPr>
    </w:p>
    <w:p w:rsidR="00750C04" w:rsidRPr="00112616" w:rsidRDefault="00750C04" w:rsidP="00750C04">
      <w:pPr>
        <w:rPr>
          <w:rFonts w:ascii="Calibri" w:hAnsi="Calibri"/>
          <w:sz w:val="2"/>
          <w:lang w:val="kk-KZ"/>
        </w:rPr>
      </w:pPr>
    </w:p>
    <w:p w:rsidR="00750C04" w:rsidRPr="00112616" w:rsidRDefault="00750C04" w:rsidP="00750C04">
      <w:pPr>
        <w:rPr>
          <w:rFonts w:ascii="Calibri" w:hAnsi="Calibri"/>
          <w:sz w:val="2"/>
          <w:lang w:val="kk-KZ"/>
        </w:rPr>
      </w:pPr>
    </w:p>
    <w:p w:rsidR="00750C04" w:rsidRPr="00112616" w:rsidRDefault="00750C04" w:rsidP="00750C04">
      <w:pPr>
        <w:rPr>
          <w:rFonts w:ascii="Calibri" w:hAnsi="Calibri"/>
          <w:sz w:val="2"/>
          <w:lang w:val="kk-KZ"/>
        </w:rPr>
      </w:pPr>
    </w:p>
    <w:p w:rsidR="00750C04" w:rsidRPr="00112616" w:rsidRDefault="00750C04" w:rsidP="00750C04">
      <w:pPr>
        <w:rPr>
          <w:rFonts w:ascii="Calibri" w:hAnsi="Calibri"/>
          <w:sz w:val="2"/>
          <w:lang w:val="kk-KZ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245"/>
        <w:gridCol w:w="6237"/>
        <w:gridCol w:w="3686"/>
      </w:tblGrid>
      <w:tr w:rsidR="00750C04" w:rsidRPr="00112616" w:rsidTr="00BB2323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50C04" w:rsidRPr="00112616" w:rsidRDefault="00750C04" w:rsidP="00BB2323">
            <w:pPr>
              <w:ind w:left="-66"/>
              <w:rPr>
                <w:rFonts w:ascii="Calibri" w:hAnsi="Calibri"/>
                <w:sz w:val="16"/>
                <w:lang w:val="kk-KZ"/>
              </w:rPr>
            </w:pPr>
            <w:r w:rsidRPr="00112616">
              <w:rPr>
                <w:rFonts w:ascii="Calibri" w:hAnsi="Calibri"/>
                <w:sz w:val="16"/>
                <w:lang w:val="kk-KZ"/>
              </w:rPr>
              <w:t xml:space="preserve">Жауапты шығарушы: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50C04" w:rsidRPr="00112616" w:rsidRDefault="00750C04" w:rsidP="00BB2323">
            <w:pPr>
              <w:ind w:left="142"/>
              <w:rPr>
                <w:rFonts w:ascii="Calibri" w:hAnsi="Calibri"/>
                <w:sz w:val="16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50C04" w:rsidRPr="00E7735C" w:rsidRDefault="00750C04" w:rsidP="00BB2323">
            <w:pPr>
              <w:ind w:right="-57"/>
              <w:rPr>
                <w:rFonts w:ascii="Calibri" w:hAnsi="Calibri"/>
                <w:sz w:val="16"/>
                <w:lang w:val="kk-KZ"/>
              </w:rPr>
            </w:pPr>
            <w:r w:rsidRPr="00E7735C">
              <w:rPr>
                <w:rFonts w:ascii="Calibri" w:hAnsi="Calibri"/>
                <w:sz w:val="16"/>
                <w:lang w:val="kk-KZ"/>
              </w:rPr>
              <w:t xml:space="preserve">Басқарма басшысы </w:t>
            </w:r>
            <w:r w:rsidRPr="005946F6">
              <w:rPr>
                <w:rFonts w:ascii="Calibri" w:hAnsi="Calibri"/>
                <w:sz w:val="16"/>
                <w:szCs w:val="16"/>
                <w:lang w:val="kk-KZ"/>
              </w:rPr>
              <w:t>С.Ш. Абдулхаимова</w:t>
            </w:r>
          </w:p>
        </w:tc>
      </w:tr>
      <w:tr w:rsidR="00750C04" w:rsidRPr="00E7735C" w:rsidTr="00BB2323">
        <w:trPr>
          <w:trHeight w:val="25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C04" w:rsidRDefault="00750C04" w:rsidP="00BB2323">
            <w:pPr>
              <w:rPr>
                <w:rFonts w:ascii="Calibri" w:hAnsi="Calibri"/>
                <w:sz w:val="16"/>
                <w:lang w:val="kk-KZ"/>
              </w:rPr>
            </w:pPr>
            <w:r>
              <w:rPr>
                <w:rFonts w:ascii="Calibri" w:hAnsi="Calibri"/>
                <w:sz w:val="16"/>
                <w:lang w:val="kk-KZ"/>
              </w:rPr>
              <w:t>Әлеуметтік және демографиялық статистика басқармасы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C04" w:rsidRPr="00112616" w:rsidRDefault="00750C04" w:rsidP="00BB2323">
            <w:pPr>
              <w:ind w:left="142"/>
              <w:rPr>
                <w:rFonts w:ascii="Calibri" w:hAnsi="Calibri"/>
                <w:sz w:val="16"/>
                <w:lang w:val="kk-KZ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C04" w:rsidRPr="00E7735C" w:rsidRDefault="00750C04" w:rsidP="00BB2323">
            <w:pPr>
              <w:rPr>
                <w:rFonts w:ascii="Calibri" w:hAnsi="Calibri"/>
                <w:sz w:val="16"/>
                <w:lang w:val="kk-KZ"/>
              </w:rPr>
            </w:pPr>
            <w:r w:rsidRPr="00112616">
              <w:rPr>
                <w:rFonts w:ascii="Calibri" w:hAnsi="Calibri"/>
                <w:sz w:val="16"/>
                <w:lang w:val="kk-KZ"/>
              </w:rPr>
              <w:t xml:space="preserve">тел. </w:t>
            </w:r>
            <w:r w:rsidRPr="005946F6">
              <w:rPr>
                <w:rFonts w:ascii="Calibri" w:hAnsi="Calibri"/>
                <w:sz w:val="16"/>
                <w:szCs w:val="16"/>
                <w:lang w:val="kk-KZ"/>
              </w:rPr>
              <w:t>8(7152) 46-28-02</w:t>
            </w:r>
          </w:p>
        </w:tc>
      </w:tr>
      <w:tr w:rsidR="00750C04" w:rsidRPr="00E7735C" w:rsidTr="00BB2323">
        <w:trPr>
          <w:trHeight w:val="24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C04" w:rsidRPr="00E7735C" w:rsidRDefault="00750C04" w:rsidP="00BB2323">
            <w:pPr>
              <w:ind w:left="-66"/>
              <w:rPr>
                <w:rFonts w:ascii="Calibri" w:hAnsi="Calibri"/>
                <w:sz w:val="16"/>
              </w:rPr>
            </w:pPr>
            <w:r w:rsidRPr="00E7735C">
              <w:rPr>
                <w:rFonts w:ascii="Calibri" w:hAnsi="Calibri"/>
                <w:sz w:val="16"/>
              </w:rPr>
              <w:t xml:space="preserve">Ответственный за выпуск:  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C04" w:rsidRPr="00E7735C" w:rsidRDefault="00750C04" w:rsidP="00BB2323">
            <w:pPr>
              <w:ind w:left="142"/>
              <w:rPr>
                <w:rFonts w:ascii="Calibri" w:hAnsi="Calibri"/>
                <w:sz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C04" w:rsidRPr="00E7735C" w:rsidRDefault="00750C04" w:rsidP="00BB2323">
            <w:pPr>
              <w:rPr>
                <w:rFonts w:ascii="Calibri" w:hAnsi="Calibri"/>
                <w:sz w:val="16"/>
                <w:lang w:val="en-US"/>
              </w:rPr>
            </w:pPr>
          </w:p>
        </w:tc>
      </w:tr>
      <w:tr w:rsidR="00750C04" w:rsidRPr="00A5077C" w:rsidTr="00BB2323">
        <w:trPr>
          <w:trHeight w:val="23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C04" w:rsidRPr="00E7735C" w:rsidRDefault="00750C04" w:rsidP="00BB2323">
            <w:pPr>
              <w:ind w:left="-66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  <w:lang w:val="kk-KZ"/>
              </w:rPr>
              <w:t>Управление социальной и демографической статистики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C04" w:rsidRPr="00E7735C" w:rsidRDefault="00750C04" w:rsidP="00BB2323">
            <w:pPr>
              <w:ind w:left="142"/>
              <w:rPr>
                <w:rFonts w:ascii="Calibri" w:hAnsi="Calibri"/>
                <w:sz w:val="16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C04" w:rsidRPr="00A5077C" w:rsidRDefault="00750C04" w:rsidP="00BB2323">
            <w:pPr>
              <w:rPr>
                <w:rFonts w:ascii="Calibri" w:hAnsi="Calibri"/>
                <w:sz w:val="16"/>
              </w:rPr>
            </w:pPr>
          </w:p>
        </w:tc>
      </w:tr>
      <w:tr w:rsidR="00750C04" w:rsidRPr="00CE1358" w:rsidTr="00BB2323">
        <w:trPr>
          <w:trHeight w:val="255"/>
        </w:trPr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0C04" w:rsidRPr="005946F6" w:rsidRDefault="00750C04" w:rsidP="00750C04">
            <w:pPr>
              <w:rPr>
                <w:rFonts w:ascii="Calibri" w:hAnsi="Calibri"/>
                <w:sz w:val="16"/>
                <w:szCs w:val="16"/>
                <w:lang w:val="kk-KZ"/>
              </w:rPr>
            </w:pPr>
            <w:r w:rsidRPr="005946F6">
              <w:rPr>
                <w:rFonts w:ascii="Calibri" w:hAnsi="Calibri"/>
                <w:sz w:val="16"/>
                <w:szCs w:val="16"/>
                <w:lang w:val="kk-KZ"/>
              </w:rPr>
              <w:t>тел. 8(7152) 46-28-02</w:t>
            </w:r>
            <w:r>
              <w:rPr>
                <w:rFonts w:ascii="Calibri" w:hAnsi="Calibri"/>
                <w:sz w:val="16"/>
                <w:szCs w:val="16"/>
                <w:lang w:val="kk-KZ"/>
              </w:rPr>
              <w:br/>
            </w:r>
            <w:r w:rsidR="00CE1358" w:rsidRPr="00750C04">
              <w:rPr>
                <w:rFonts w:ascii="Calibri" w:hAnsi="Calibri"/>
                <w:sz w:val="16"/>
                <w:szCs w:val="16"/>
              </w:rPr>
              <w:t>е</w:t>
            </w:r>
            <w:r w:rsidR="00CE1358" w:rsidRPr="005946F6">
              <w:rPr>
                <w:rFonts w:ascii="Calibri" w:hAnsi="Calibri"/>
                <w:sz w:val="16"/>
                <w:szCs w:val="16"/>
                <w:lang w:val="en-US"/>
              </w:rPr>
              <w:t xml:space="preserve"> </w:t>
            </w:r>
            <w:r w:rsidR="00CE1358">
              <w:rPr>
                <w:rFonts w:ascii="Calibri" w:hAnsi="Calibri"/>
                <w:sz w:val="16"/>
                <w:szCs w:val="16"/>
              </w:rPr>
              <w:t>-</w:t>
            </w:r>
            <w:r w:rsidRPr="005946F6">
              <w:rPr>
                <w:rFonts w:ascii="Calibri" w:hAnsi="Calibri"/>
                <w:sz w:val="16"/>
                <w:szCs w:val="16"/>
                <w:lang w:val="en-US"/>
              </w:rPr>
              <w:t>mail</w:t>
            </w:r>
            <w:r w:rsidRPr="00CE1358">
              <w:rPr>
                <w:rFonts w:ascii="Calibri" w:hAnsi="Calibri"/>
                <w:sz w:val="16"/>
                <w:szCs w:val="16"/>
                <w:lang w:val="en-US"/>
              </w:rPr>
              <w:t xml:space="preserve">: </w:t>
            </w:r>
            <w:r w:rsidRPr="005946F6">
              <w:rPr>
                <w:rFonts w:ascii="Calibri" w:hAnsi="Calibri"/>
                <w:sz w:val="16"/>
                <w:szCs w:val="16"/>
                <w:lang w:val="en-US"/>
              </w:rPr>
              <w:t>statsko</w:t>
            </w:r>
            <w:r w:rsidRPr="00CE1358">
              <w:rPr>
                <w:rFonts w:ascii="Calibri" w:hAnsi="Calibri"/>
                <w:sz w:val="16"/>
                <w:szCs w:val="16"/>
                <w:lang w:val="en-US"/>
              </w:rPr>
              <w:t>@</w:t>
            </w:r>
            <w:r w:rsidRPr="005946F6">
              <w:rPr>
                <w:rFonts w:ascii="Calibri" w:hAnsi="Calibri"/>
                <w:sz w:val="16"/>
                <w:szCs w:val="16"/>
                <w:lang w:val="en-US"/>
              </w:rPr>
              <w:t>economy</w:t>
            </w:r>
            <w:r w:rsidRPr="00CE1358">
              <w:rPr>
                <w:rFonts w:ascii="Calibri" w:hAnsi="Calibri"/>
                <w:sz w:val="16"/>
                <w:szCs w:val="16"/>
                <w:lang w:val="en-US"/>
              </w:rPr>
              <w:t>.</w:t>
            </w:r>
            <w:r w:rsidRPr="005946F6">
              <w:rPr>
                <w:rFonts w:ascii="Calibri" w:hAnsi="Calibri"/>
                <w:sz w:val="16"/>
                <w:szCs w:val="16"/>
                <w:lang w:val="en-US"/>
              </w:rPr>
              <w:t>gov</w:t>
            </w:r>
            <w:r w:rsidRPr="00CE1358">
              <w:rPr>
                <w:rFonts w:ascii="Calibri" w:hAnsi="Calibri"/>
                <w:sz w:val="16"/>
                <w:szCs w:val="16"/>
                <w:lang w:val="en-US"/>
              </w:rPr>
              <w:t>.</w:t>
            </w:r>
            <w:r w:rsidRPr="005946F6">
              <w:rPr>
                <w:rFonts w:ascii="Calibri" w:hAnsi="Calibri"/>
                <w:sz w:val="16"/>
                <w:szCs w:val="16"/>
                <w:lang w:val="en-US"/>
              </w:rPr>
              <w:t>kz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0C04" w:rsidRPr="00CE1358" w:rsidRDefault="00750C04" w:rsidP="00BB2323">
            <w:pPr>
              <w:ind w:left="142"/>
              <w:rPr>
                <w:rFonts w:ascii="Calibri" w:hAnsi="Calibri"/>
                <w:sz w:val="16"/>
                <w:lang w:val="en-US"/>
              </w:rPr>
            </w:pPr>
            <w:r w:rsidRPr="00E7735C">
              <w:rPr>
                <w:rFonts w:ascii="Calibri" w:hAnsi="Calibri"/>
                <w:sz w:val="16"/>
                <w:lang w:val="en-US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0C04" w:rsidRPr="00CE1358" w:rsidRDefault="00750C04" w:rsidP="00BB2323">
            <w:pPr>
              <w:ind w:left="142"/>
              <w:rPr>
                <w:rFonts w:ascii="Calibri" w:hAnsi="Calibri"/>
                <w:sz w:val="16"/>
                <w:lang w:val="en-US"/>
              </w:rPr>
            </w:pPr>
          </w:p>
        </w:tc>
      </w:tr>
    </w:tbl>
    <w:p w:rsidR="002E5712" w:rsidRPr="00CE1358" w:rsidRDefault="002E5712" w:rsidP="00750C04">
      <w:pPr>
        <w:rPr>
          <w:rFonts w:ascii="Calibri" w:hAnsi="Calibri"/>
          <w:sz w:val="2"/>
          <w:lang w:val="en-US"/>
        </w:rPr>
      </w:pPr>
    </w:p>
    <w:sectPr w:rsidR="002E5712" w:rsidRPr="00CE1358" w:rsidSect="004C41F8">
      <w:footerReference w:type="default" r:id="rId8"/>
      <w:footerReference w:type="first" r:id="rId9"/>
      <w:pgSz w:w="16840" w:h="11907" w:orient="landscape" w:code="9"/>
      <w:pgMar w:top="567" w:right="567" w:bottom="567" w:left="1134" w:header="567" w:footer="720" w:gutter="0"/>
      <w:paperSrc w:first="7" w:other="7"/>
      <w:pgNumType w:start="3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EAD" w:rsidRDefault="00604EAD">
      <w:r>
        <w:separator/>
      </w:r>
    </w:p>
  </w:endnote>
  <w:endnote w:type="continuationSeparator" w:id="1">
    <w:p w:rsidR="00604EAD" w:rsidRDefault="00604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Z Arial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DED" w:rsidRPr="007B05A0" w:rsidRDefault="000C5273" w:rsidP="00EF4F70">
    <w:pPr>
      <w:pStyle w:val="a8"/>
      <w:jc w:val="right"/>
      <w:rPr>
        <w:rFonts w:ascii="Calibri" w:hAnsi="Calibri"/>
        <w:b/>
        <w:sz w:val="16"/>
        <w:szCs w:val="16"/>
      </w:rPr>
    </w:pPr>
    <w:r w:rsidRPr="007B05A0">
      <w:rPr>
        <w:rFonts w:ascii="Calibri" w:hAnsi="Calibri"/>
        <w:b/>
        <w:sz w:val="16"/>
        <w:szCs w:val="16"/>
      </w:rPr>
      <w:fldChar w:fldCharType="begin"/>
    </w:r>
    <w:r w:rsidR="006A6DED" w:rsidRPr="007B05A0">
      <w:rPr>
        <w:rFonts w:ascii="Calibri" w:hAnsi="Calibri"/>
        <w:b/>
        <w:sz w:val="16"/>
        <w:szCs w:val="16"/>
      </w:rPr>
      <w:instrText>PAGE   \* MERGEFORMAT</w:instrText>
    </w:r>
    <w:r w:rsidRPr="007B05A0">
      <w:rPr>
        <w:rFonts w:ascii="Calibri" w:hAnsi="Calibri"/>
        <w:b/>
        <w:sz w:val="16"/>
        <w:szCs w:val="16"/>
      </w:rPr>
      <w:fldChar w:fldCharType="separate"/>
    </w:r>
    <w:r w:rsidR="00DA2D6A">
      <w:rPr>
        <w:rFonts w:ascii="Calibri" w:hAnsi="Calibri"/>
        <w:b/>
        <w:noProof/>
        <w:sz w:val="16"/>
        <w:szCs w:val="16"/>
      </w:rPr>
      <w:t>46</w:t>
    </w:r>
    <w:r w:rsidRPr="007B05A0">
      <w:rPr>
        <w:rFonts w:ascii="Calibri" w:hAnsi="Calibri"/>
        <w:b/>
        <w:sz w:val="16"/>
        <w:szCs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DED" w:rsidRPr="00685EAC" w:rsidRDefault="000C5273" w:rsidP="00A874A4">
    <w:pPr>
      <w:pStyle w:val="a8"/>
      <w:jc w:val="right"/>
      <w:rPr>
        <w:rFonts w:ascii="Calibri" w:hAnsi="Calibri" w:cs="Calibri"/>
        <w:b/>
        <w:sz w:val="16"/>
        <w:szCs w:val="16"/>
      </w:rPr>
    </w:pPr>
    <w:r w:rsidRPr="00685EAC">
      <w:rPr>
        <w:rFonts w:ascii="Calibri" w:hAnsi="Calibri" w:cs="Calibri"/>
        <w:b/>
        <w:sz w:val="16"/>
        <w:szCs w:val="16"/>
      </w:rPr>
      <w:fldChar w:fldCharType="begin"/>
    </w:r>
    <w:r w:rsidR="006A6DED" w:rsidRPr="00685EAC">
      <w:rPr>
        <w:rFonts w:ascii="Calibri" w:hAnsi="Calibri" w:cs="Calibri"/>
        <w:b/>
        <w:sz w:val="16"/>
        <w:szCs w:val="16"/>
      </w:rPr>
      <w:instrText>PAGE   \* MERGEFORMAT</w:instrText>
    </w:r>
    <w:r w:rsidRPr="00685EAC">
      <w:rPr>
        <w:rFonts w:ascii="Calibri" w:hAnsi="Calibri" w:cs="Calibri"/>
        <w:b/>
        <w:sz w:val="16"/>
        <w:szCs w:val="16"/>
      </w:rPr>
      <w:fldChar w:fldCharType="separate"/>
    </w:r>
    <w:r w:rsidR="00DA2D6A">
      <w:rPr>
        <w:rFonts w:ascii="Calibri" w:hAnsi="Calibri" w:cs="Calibri"/>
        <w:b/>
        <w:noProof/>
        <w:sz w:val="16"/>
        <w:szCs w:val="16"/>
      </w:rPr>
      <w:t>3</w:t>
    </w:r>
    <w:r w:rsidRPr="00685EAC">
      <w:rPr>
        <w:rFonts w:ascii="Calibri" w:hAnsi="Calibri" w:cs="Calibri"/>
        <w:b/>
        <w:sz w:val="16"/>
        <w:szCs w:val="16"/>
      </w:rPr>
      <w:fldChar w:fldCharType="end"/>
    </w:r>
  </w:p>
  <w:p w:rsidR="006A6DED" w:rsidRDefault="006A6DED">
    <w:pPr>
      <w:pStyle w:val="a8"/>
    </w:pPr>
  </w:p>
  <w:p w:rsidR="006A6DED" w:rsidRDefault="006A6DE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EAD" w:rsidRDefault="00604EAD">
      <w:r>
        <w:separator/>
      </w:r>
    </w:p>
  </w:footnote>
  <w:footnote w:type="continuationSeparator" w:id="1">
    <w:p w:rsidR="00604EAD" w:rsidRDefault="00604E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3200"/>
    <w:multiLevelType w:val="hybridMultilevel"/>
    <w:tmpl w:val="C0609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D68B2"/>
    <w:multiLevelType w:val="multilevel"/>
    <w:tmpl w:val="471A3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15273653"/>
    <w:multiLevelType w:val="multilevel"/>
    <w:tmpl w:val="471A3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7B53B48"/>
    <w:multiLevelType w:val="hybridMultilevel"/>
    <w:tmpl w:val="C0609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A22DB"/>
    <w:multiLevelType w:val="multilevel"/>
    <w:tmpl w:val="471A3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2C2A0CAB"/>
    <w:multiLevelType w:val="hybridMultilevel"/>
    <w:tmpl w:val="C0609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4C105B"/>
    <w:multiLevelType w:val="multilevel"/>
    <w:tmpl w:val="27C2A6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1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18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sz w:val="1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1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1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18"/>
      </w:rPr>
    </w:lvl>
  </w:abstractNum>
  <w:abstractNum w:abstractNumId="7">
    <w:nsid w:val="350659A3"/>
    <w:multiLevelType w:val="hybridMultilevel"/>
    <w:tmpl w:val="C0609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96A8F"/>
    <w:multiLevelType w:val="multilevel"/>
    <w:tmpl w:val="6192B7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1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1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1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1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18"/>
      </w:rPr>
    </w:lvl>
  </w:abstractNum>
  <w:abstractNum w:abstractNumId="9">
    <w:nsid w:val="3C845817"/>
    <w:multiLevelType w:val="hybridMultilevel"/>
    <w:tmpl w:val="C0609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4C57A1"/>
    <w:multiLevelType w:val="hybridMultilevel"/>
    <w:tmpl w:val="B9488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5755ED"/>
    <w:multiLevelType w:val="singleLevel"/>
    <w:tmpl w:val="C0609E52"/>
    <w:lvl w:ilvl="0">
      <w:start w:val="1"/>
      <w:numFmt w:val="decimal"/>
      <w:lvlText w:val="%1."/>
      <w:legacy w:legacy="1" w:legacySpace="0" w:legacyIndent="397"/>
      <w:lvlJc w:val="left"/>
      <w:pPr>
        <w:ind w:left="681" w:hanging="397"/>
      </w:pPr>
    </w:lvl>
  </w:abstractNum>
  <w:abstractNum w:abstractNumId="12">
    <w:nsid w:val="40F3610D"/>
    <w:multiLevelType w:val="multilevel"/>
    <w:tmpl w:val="FA4CF8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18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sz w:val="18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sz w:val="18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sz w:val="18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  <w:sz w:val="18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sz w:val="18"/>
      </w:rPr>
    </w:lvl>
  </w:abstractNum>
  <w:abstractNum w:abstractNumId="13">
    <w:nsid w:val="44C9247B"/>
    <w:multiLevelType w:val="hybridMultilevel"/>
    <w:tmpl w:val="7D5A483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0F40E9"/>
    <w:multiLevelType w:val="multilevel"/>
    <w:tmpl w:val="471A3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4C0640DD"/>
    <w:multiLevelType w:val="multilevel"/>
    <w:tmpl w:val="6192B7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1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1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1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1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18"/>
      </w:rPr>
    </w:lvl>
  </w:abstractNum>
  <w:abstractNum w:abstractNumId="16">
    <w:nsid w:val="59AB308F"/>
    <w:multiLevelType w:val="hybridMultilevel"/>
    <w:tmpl w:val="C0609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C43254"/>
    <w:multiLevelType w:val="singleLevel"/>
    <w:tmpl w:val="FB56A08E"/>
    <w:lvl w:ilvl="0">
      <w:start w:val="1"/>
      <w:numFmt w:val="decimal"/>
      <w:lvlText w:val="%1."/>
      <w:legacy w:legacy="1" w:legacySpace="0" w:legacyIndent="397"/>
      <w:lvlJc w:val="left"/>
      <w:pPr>
        <w:ind w:left="681" w:hanging="397"/>
      </w:pPr>
    </w:lvl>
  </w:abstractNum>
  <w:abstractNum w:abstractNumId="18">
    <w:nsid w:val="5EC20F98"/>
    <w:multiLevelType w:val="hybridMultilevel"/>
    <w:tmpl w:val="C0609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B35A97"/>
    <w:multiLevelType w:val="hybridMultilevel"/>
    <w:tmpl w:val="7D5A483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BE6864"/>
    <w:multiLevelType w:val="hybridMultilevel"/>
    <w:tmpl w:val="7D5A4830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E421F0"/>
    <w:multiLevelType w:val="multilevel"/>
    <w:tmpl w:val="471A3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4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>
    <w:nsid w:val="749C50ED"/>
    <w:multiLevelType w:val="hybridMultilevel"/>
    <w:tmpl w:val="B9488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4E7379"/>
    <w:multiLevelType w:val="hybridMultilevel"/>
    <w:tmpl w:val="6EFC4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2"/>
  </w:num>
  <w:num w:numId="4">
    <w:abstractNumId w:val="6"/>
  </w:num>
  <w:num w:numId="5">
    <w:abstractNumId w:val="14"/>
  </w:num>
  <w:num w:numId="6">
    <w:abstractNumId w:val="21"/>
  </w:num>
  <w:num w:numId="7">
    <w:abstractNumId w:val="1"/>
  </w:num>
  <w:num w:numId="8">
    <w:abstractNumId w:val="22"/>
  </w:num>
  <w:num w:numId="9">
    <w:abstractNumId w:val="12"/>
  </w:num>
  <w:num w:numId="10">
    <w:abstractNumId w:val="8"/>
  </w:num>
  <w:num w:numId="11">
    <w:abstractNumId w:val="15"/>
  </w:num>
  <w:num w:numId="12">
    <w:abstractNumId w:val="10"/>
  </w:num>
  <w:num w:numId="13">
    <w:abstractNumId w:val="19"/>
  </w:num>
  <w:num w:numId="14">
    <w:abstractNumId w:val="13"/>
  </w:num>
  <w:num w:numId="15">
    <w:abstractNumId w:val="9"/>
  </w:num>
  <w:num w:numId="16">
    <w:abstractNumId w:val="20"/>
  </w:num>
  <w:num w:numId="17">
    <w:abstractNumId w:val="7"/>
  </w:num>
  <w:num w:numId="18">
    <w:abstractNumId w:val="18"/>
  </w:num>
  <w:num w:numId="19">
    <w:abstractNumId w:val="3"/>
  </w:num>
  <w:num w:numId="20">
    <w:abstractNumId w:val="0"/>
  </w:num>
  <w:num w:numId="21">
    <w:abstractNumId w:val="16"/>
  </w:num>
  <w:num w:numId="22">
    <w:abstractNumId w:val="5"/>
  </w:num>
  <w:num w:numId="23">
    <w:abstractNumId w:val="11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hideSpellingErrors/>
  <w:hideGrammaticalErrors/>
  <w:attachedTemplate r:id="rId1"/>
  <w:linkStyles/>
  <w:doNotTrackMoves/>
  <w:documentProtection w:edit="readOnly" w:enforcement="0"/>
  <w:defaultTabStop w:val="720"/>
  <w:hyphenationZone w:val="34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197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5712"/>
    <w:rsid w:val="00001305"/>
    <w:rsid w:val="00002384"/>
    <w:rsid w:val="00004055"/>
    <w:rsid w:val="000040C9"/>
    <w:rsid w:val="00005A12"/>
    <w:rsid w:val="00010120"/>
    <w:rsid w:val="000104C1"/>
    <w:rsid w:val="000123C3"/>
    <w:rsid w:val="00013FEA"/>
    <w:rsid w:val="0001455E"/>
    <w:rsid w:val="00014EC5"/>
    <w:rsid w:val="00016D8D"/>
    <w:rsid w:val="00017888"/>
    <w:rsid w:val="000200B3"/>
    <w:rsid w:val="000207D7"/>
    <w:rsid w:val="00020AF7"/>
    <w:rsid w:val="00022641"/>
    <w:rsid w:val="00023AD9"/>
    <w:rsid w:val="00024AE7"/>
    <w:rsid w:val="00024D5C"/>
    <w:rsid w:val="0002576D"/>
    <w:rsid w:val="00026108"/>
    <w:rsid w:val="00026913"/>
    <w:rsid w:val="00030393"/>
    <w:rsid w:val="00030581"/>
    <w:rsid w:val="0003076E"/>
    <w:rsid w:val="00031CFA"/>
    <w:rsid w:val="0003447D"/>
    <w:rsid w:val="00035E56"/>
    <w:rsid w:val="00036088"/>
    <w:rsid w:val="00036A89"/>
    <w:rsid w:val="000377C4"/>
    <w:rsid w:val="00041D69"/>
    <w:rsid w:val="0004307D"/>
    <w:rsid w:val="000504A7"/>
    <w:rsid w:val="000620C5"/>
    <w:rsid w:val="00062A33"/>
    <w:rsid w:val="00062B91"/>
    <w:rsid w:val="00063C7E"/>
    <w:rsid w:val="00064A52"/>
    <w:rsid w:val="00064C82"/>
    <w:rsid w:val="0006511F"/>
    <w:rsid w:val="0006671B"/>
    <w:rsid w:val="000670BF"/>
    <w:rsid w:val="00070315"/>
    <w:rsid w:val="00071D4E"/>
    <w:rsid w:val="00072DA4"/>
    <w:rsid w:val="00073C65"/>
    <w:rsid w:val="00073D83"/>
    <w:rsid w:val="000756DC"/>
    <w:rsid w:val="00075DFC"/>
    <w:rsid w:val="00080120"/>
    <w:rsid w:val="00081803"/>
    <w:rsid w:val="000837DF"/>
    <w:rsid w:val="00086590"/>
    <w:rsid w:val="00091ACF"/>
    <w:rsid w:val="00091F93"/>
    <w:rsid w:val="00093A34"/>
    <w:rsid w:val="000973DD"/>
    <w:rsid w:val="00097D6C"/>
    <w:rsid w:val="000A088E"/>
    <w:rsid w:val="000A2CBF"/>
    <w:rsid w:val="000B1942"/>
    <w:rsid w:val="000B22CA"/>
    <w:rsid w:val="000B4FCC"/>
    <w:rsid w:val="000B5936"/>
    <w:rsid w:val="000B701B"/>
    <w:rsid w:val="000B7395"/>
    <w:rsid w:val="000B7549"/>
    <w:rsid w:val="000B7611"/>
    <w:rsid w:val="000C0032"/>
    <w:rsid w:val="000C0A63"/>
    <w:rsid w:val="000C32BF"/>
    <w:rsid w:val="000C4834"/>
    <w:rsid w:val="000C4CD1"/>
    <w:rsid w:val="000C5273"/>
    <w:rsid w:val="000C56BA"/>
    <w:rsid w:val="000C62A4"/>
    <w:rsid w:val="000C6CA9"/>
    <w:rsid w:val="000D07A1"/>
    <w:rsid w:val="000D100B"/>
    <w:rsid w:val="000D1549"/>
    <w:rsid w:val="000D2D93"/>
    <w:rsid w:val="000D38C4"/>
    <w:rsid w:val="000D5269"/>
    <w:rsid w:val="000D6D48"/>
    <w:rsid w:val="000E006C"/>
    <w:rsid w:val="000E05C6"/>
    <w:rsid w:val="000E0B12"/>
    <w:rsid w:val="000E26D9"/>
    <w:rsid w:val="000E298B"/>
    <w:rsid w:val="000E3DAC"/>
    <w:rsid w:val="000E745D"/>
    <w:rsid w:val="000E7DD4"/>
    <w:rsid w:val="000F05A5"/>
    <w:rsid w:val="000F1FD0"/>
    <w:rsid w:val="000F40E6"/>
    <w:rsid w:val="000F451A"/>
    <w:rsid w:val="001042AA"/>
    <w:rsid w:val="001079B6"/>
    <w:rsid w:val="001114A7"/>
    <w:rsid w:val="00112616"/>
    <w:rsid w:val="001164BF"/>
    <w:rsid w:val="00117CAC"/>
    <w:rsid w:val="0012141A"/>
    <w:rsid w:val="0012191E"/>
    <w:rsid w:val="00121985"/>
    <w:rsid w:val="00123406"/>
    <w:rsid w:val="00123577"/>
    <w:rsid w:val="00123970"/>
    <w:rsid w:val="001240EE"/>
    <w:rsid w:val="00126E51"/>
    <w:rsid w:val="001301E0"/>
    <w:rsid w:val="00131067"/>
    <w:rsid w:val="001315E6"/>
    <w:rsid w:val="001319F6"/>
    <w:rsid w:val="00132933"/>
    <w:rsid w:val="00132FD5"/>
    <w:rsid w:val="001334FC"/>
    <w:rsid w:val="001338BA"/>
    <w:rsid w:val="0013453B"/>
    <w:rsid w:val="001376C3"/>
    <w:rsid w:val="00137F84"/>
    <w:rsid w:val="0014085F"/>
    <w:rsid w:val="00141E36"/>
    <w:rsid w:val="001441A4"/>
    <w:rsid w:val="001442B2"/>
    <w:rsid w:val="001453EF"/>
    <w:rsid w:val="00146D57"/>
    <w:rsid w:val="00150709"/>
    <w:rsid w:val="00150A02"/>
    <w:rsid w:val="00150B18"/>
    <w:rsid w:val="0015171F"/>
    <w:rsid w:val="0015270A"/>
    <w:rsid w:val="00153600"/>
    <w:rsid w:val="001615FA"/>
    <w:rsid w:val="001641FE"/>
    <w:rsid w:val="00164AD6"/>
    <w:rsid w:val="0016675C"/>
    <w:rsid w:val="00167390"/>
    <w:rsid w:val="00167FE8"/>
    <w:rsid w:val="001701D2"/>
    <w:rsid w:val="00171507"/>
    <w:rsid w:val="00173D36"/>
    <w:rsid w:val="001749CC"/>
    <w:rsid w:val="00175EC5"/>
    <w:rsid w:val="00177011"/>
    <w:rsid w:val="00177BFE"/>
    <w:rsid w:val="00180C8A"/>
    <w:rsid w:val="001842E9"/>
    <w:rsid w:val="001862E8"/>
    <w:rsid w:val="00191C08"/>
    <w:rsid w:val="001932E9"/>
    <w:rsid w:val="00193E1C"/>
    <w:rsid w:val="001948A3"/>
    <w:rsid w:val="0019703F"/>
    <w:rsid w:val="00197057"/>
    <w:rsid w:val="001A011B"/>
    <w:rsid w:val="001A0B8A"/>
    <w:rsid w:val="001A11D2"/>
    <w:rsid w:val="001A20D6"/>
    <w:rsid w:val="001A220D"/>
    <w:rsid w:val="001A317F"/>
    <w:rsid w:val="001A3FC7"/>
    <w:rsid w:val="001A464C"/>
    <w:rsid w:val="001A566D"/>
    <w:rsid w:val="001A59C3"/>
    <w:rsid w:val="001A5D3F"/>
    <w:rsid w:val="001A68D5"/>
    <w:rsid w:val="001B0F58"/>
    <w:rsid w:val="001B241F"/>
    <w:rsid w:val="001B3978"/>
    <w:rsid w:val="001B39B9"/>
    <w:rsid w:val="001B451B"/>
    <w:rsid w:val="001B45CC"/>
    <w:rsid w:val="001B4BFD"/>
    <w:rsid w:val="001B5098"/>
    <w:rsid w:val="001B5BDF"/>
    <w:rsid w:val="001B6B57"/>
    <w:rsid w:val="001B6DB0"/>
    <w:rsid w:val="001C08A4"/>
    <w:rsid w:val="001C08AA"/>
    <w:rsid w:val="001C1431"/>
    <w:rsid w:val="001C148C"/>
    <w:rsid w:val="001C43CD"/>
    <w:rsid w:val="001C4466"/>
    <w:rsid w:val="001C4A2A"/>
    <w:rsid w:val="001C59D8"/>
    <w:rsid w:val="001C5E20"/>
    <w:rsid w:val="001C6E28"/>
    <w:rsid w:val="001C7A61"/>
    <w:rsid w:val="001D0D54"/>
    <w:rsid w:val="001D22EC"/>
    <w:rsid w:val="001D2E6E"/>
    <w:rsid w:val="001D3F04"/>
    <w:rsid w:val="001D51D8"/>
    <w:rsid w:val="001D643D"/>
    <w:rsid w:val="001E118A"/>
    <w:rsid w:val="001E1317"/>
    <w:rsid w:val="001E20C3"/>
    <w:rsid w:val="001E2572"/>
    <w:rsid w:val="001E4D9B"/>
    <w:rsid w:val="001E4E6C"/>
    <w:rsid w:val="001E58B2"/>
    <w:rsid w:val="001E7069"/>
    <w:rsid w:val="001E7E15"/>
    <w:rsid w:val="001F1470"/>
    <w:rsid w:val="001F756C"/>
    <w:rsid w:val="00200E95"/>
    <w:rsid w:val="00202F9E"/>
    <w:rsid w:val="0021021D"/>
    <w:rsid w:val="002130C8"/>
    <w:rsid w:val="00213C4B"/>
    <w:rsid w:val="00214C99"/>
    <w:rsid w:val="00216766"/>
    <w:rsid w:val="002218D4"/>
    <w:rsid w:val="0022197B"/>
    <w:rsid w:val="00223065"/>
    <w:rsid w:val="00223C07"/>
    <w:rsid w:val="00223C1D"/>
    <w:rsid w:val="00223F34"/>
    <w:rsid w:val="00224D75"/>
    <w:rsid w:val="00225BF9"/>
    <w:rsid w:val="00227AF7"/>
    <w:rsid w:val="00227F8D"/>
    <w:rsid w:val="00230EF8"/>
    <w:rsid w:val="00230F32"/>
    <w:rsid w:val="0023122D"/>
    <w:rsid w:val="002336A7"/>
    <w:rsid w:val="00235F05"/>
    <w:rsid w:val="00236982"/>
    <w:rsid w:val="002375B6"/>
    <w:rsid w:val="00241073"/>
    <w:rsid w:val="0024228B"/>
    <w:rsid w:val="00242BB6"/>
    <w:rsid w:val="002440D4"/>
    <w:rsid w:val="00244B14"/>
    <w:rsid w:val="002451EE"/>
    <w:rsid w:val="0024759F"/>
    <w:rsid w:val="002507DD"/>
    <w:rsid w:val="00250AFD"/>
    <w:rsid w:val="00250F6B"/>
    <w:rsid w:val="002524B2"/>
    <w:rsid w:val="002531B3"/>
    <w:rsid w:val="00253FCE"/>
    <w:rsid w:val="0025436F"/>
    <w:rsid w:val="00257458"/>
    <w:rsid w:val="00257D06"/>
    <w:rsid w:val="00260269"/>
    <w:rsid w:val="00260567"/>
    <w:rsid w:val="0026154B"/>
    <w:rsid w:val="00261CEB"/>
    <w:rsid w:val="00262961"/>
    <w:rsid w:val="00262BA5"/>
    <w:rsid w:val="00262D54"/>
    <w:rsid w:val="0026397B"/>
    <w:rsid w:val="00263C88"/>
    <w:rsid w:val="00264390"/>
    <w:rsid w:val="00264994"/>
    <w:rsid w:val="00265F37"/>
    <w:rsid w:val="002667E7"/>
    <w:rsid w:val="00270BB3"/>
    <w:rsid w:val="00270E86"/>
    <w:rsid w:val="00271674"/>
    <w:rsid w:val="0027192A"/>
    <w:rsid w:val="00271C3F"/>
    <w:rsid w:val="00273D42"/>
    <w:rsid w:val="002759D2"/>
    <w:rsid w:val="00275D3B"/>
    <w:rsid w:val="002760B2"/>
    <w:rsid w:val="002838D1"/>
    <w:rsid w:val="002842DB"/>
    <w:rsid w:val="00287ADC"/>
    <w:rsid w:val="002900BE"/>
    <w:rsid w:val="00296307"/>
    <w:rsid w:val="00296DB3"/>
    <w:rsid w:val="0029788C"/>
    <w:rsid w:val="002A2C28"/>
    <w:rsid w:val="002A336F"/>
    <w:rsid w:val="002A35BE"/>
    <w:rsid w:val="002A36D1"/>
    <w:rsid w:val="002A406F"/>
    <w:rsid w:val="002A46C2"/>
    <w:rsid w:val="002A496B"/>
    <w:rsid w:val="002A4E89"/>
    <w:rsid w:val="002A531A"/>
    <w:rsid w:val="002A68CB"/>
    <w:rsid w:val="002A6D24"/>
    <w:rsid w:val="002A7B8C"/>
    <w:rsid w:val="002B12D0"/>
    <w:rsid w:val="002B3026"/>
    <w:rsid w:val="002B488C"/>
    <w:rsid w:val="002B52BD"/>
    <w:rsid w:val="002C146A"/>
    <w:rsid w:val="002C258F"/>
    <w:rsid w:val="002C41DA"/>
    <w:rsid w:val="002C49C2"/>
    <w:rsid w:val="002C53F9"/>
    <w:rsid w:val="002C6647"/>
    <w:rsid w:val="002C704B"/>
    <w:rsid w:val="002C7066"/>
    <w:rsid w:val="002C74CB"/>
    <w:rsid w:val="002D0066"/>
    <w:rsid w:val="002D0456"/>
    <w:rsid w:val="002D1FA3"/>
    <w:rsid w:val="002D2AAE"/>
    <w:rsid w:val="002D3416"/>
    <w:rsid w:val="002D6FC5"/>
    <w:rsid w:val="002E05D3"/>
    <w:rsid w:val="002E14D9"/>
    <w:rsid w:val="002E2C74"/>
    <w:rsid w:val="002E4D3F"/>
    <w:rsid w:val="002E5712"/>
    <w:rsid w:val="002E5FBF"/>
    <w:rsid w:val="002F273D"/>
    <w:rsid w:val="002F448A"/>
    <w:rsid w:val="002F4838"/>
    <w:rsid w:val="002F56B1"/>
    <w:rsid w:val="002F5CBD"/>
    <w:rsid w:val="002F6F94"/>
    <w:rsid w:val="002F75C2"/>
    <w:rsid w:val="00300637"/>
    <w:rsid w:val="00301176"/>
    <w:rsid w:val="003029B4"/>
    <w:rsid w:val="00302BCD"/>
    <w:rsid w:val="00303124"/>
    <w:rsid w:val="00303441"/>
    <w:rsid w:val="00304FE4"/>
    <w:rsid w:val="0030520D"/>
    <w:rsid w:val="003063F3"/>
    <w:rsid w:val="00306819"/>
    <w:rsid w:val="00306871"/>
    <w:rsid w:val="00306C0D"/>
    <w:rsid w:val="00306CD4"/>
    <w:rsid w:val="0031099A"/>
    <w:rsid w:val="00312B71"/>
    <w:rsid w:val="00314AFB"/>
    <w:rsid w:val="00314FE0"/>
    <w:rsid w:val="0032047E"/>
    <w:rsid w:val="003205AA"/>
    <w:rsid w:val="00322DB1"/>
    <w:rsid w:val="00322F3B"/>
    <w:rsid w:val="00324EDF"/>
    <w:rsid w:val="00325214"/>
    <w:rsid w:val="00325223"/>
    <w:rsid w:val="00326424"/>
    <w:rsid w:val="0032766D"/>
    <w:rsid w:val="003301F6"/>
    <w:rsid w:val="00330645"/>
    <w:rsid w:val="00331EF1"/>
    <w:rsid w:val="003358B4"/>
    <w:rsid w:val="00335D7C"/>
    <w:rsid w:val="00337B70"/>
    <w:rsid w:val="00340F30"/>
    <w:rsid w:val="00342EB7"/>
    <w:rsid w:val="003453E4"/>
    <w:rsid w:val="00346446"/>
    <w:rsid w:val="0035319A"/>
    <w:rsid w:val="00354617"/>
    <w:rsid w:val="003551E6"/>
    <w:rsid w:val="00357684"/>
    <w:rsid w:val="00357E86"/>
    <w:rsid w:val="0036017A"/>
    <w:rsid w:val="00361BD0"/>
    <w:rsid w:val="00362347"/>
    <w:rsid w:val="00363DFF"/>
    <w:rsid w:val="0036491D"/>
    <w:rsid w:val="00366FA4"/>
    <w:rsid w:val="00367244"/>
    <w:rsid w:val="0036789D"/>
    <w:rsid w:val="00372B73"/>
    <w:rsid w:val="003735A0"/>
    <w:rsid w:val="0037593A"/>
    <w:rsid w:val="00381D86"/>
    <w:rsid w:val="00383D82"/>
    <w:rsid w:val="00384CE7"/>
    <w:rsid w:val="00385476"/>
    <w:rsid w:val="00391118"/>
    <w:rsid w:val="00391422"/>
    <w:rsid w:val="00391DD1"/>
    <w:rsid w:val="003929F4"/>
    <w:rsid w:val="003A1123"/>
    <w:rsid w:val="003A228F"/>
    <w:rsid w:val="003A2E3B"/>
    <w:rsid w:val="003A3510"/>
    <w:rsid w:val="003A3954"/>
    <w:rsid w:val="003A5549"/>
    <w:rsid w:val="003A6DB0"/>
    <w:rsid w:val="003B029A"/>
    <w:rsid w:val="003B1FD0"/>
    <w:rsid w:val="003B2457"/>
    <w:rsid w:val="003B4117"/>
    <w:rsid w:val="003B47BE"/>
    <w:rsid w:val="003B61C1"/>
    <w:rsid w:val="003C0323"/>
    <w:rsid w:val="003C033B"/>
    <w:rsid w:val="003C12B6"/>
    <w:rsid w:val="003C1324"/>
    <w:rsid w:val="003C2C92"/>
    <w:rsid w:val="003C4643"/>
    <w:rsid w:val="003C5676"/>
    <w:rsid w:val="003C6343"/>
    <w:rsid w:val="003C6A8D"/>
    <w:rsid w:val="003D0A58"/>
    <w:rsid w:val="003D3DB5"/>
    <w:rsid w:val="003D4262"/>
    <w:rsid w:val="003D735D"/>
    <w:rsid w:val="003D7AD5"/>
    <w:rsid w:val="003E0AF7"/>
    <w:rsid w:val="003E0BF5"/>
    <w:rsid w:val="003E5230"/>
    <w:rsid w:val="003E5305"/>
    <w:rsid w:val="003E5EEB"/>
    <w:rsid w:val="003E6FAC"/>
    <w:rsid w:val="003E7119"/>
    <w:rsid w:val="003F0BF1"/>
    <w:rsid w:val="003F2787"/>
    <w:rsid w:val="003F3438"/>
    <w:rsid w:val="003F5EDE"/>
    <w:rsid w:val="003F5FE8"/>
    <w:rsid w:val="003F7DC8"/>
    <w:rsid w:val="00400892"/>
    <w:rsid w:val="00402CF1"/>
    <w:rsid w:val="00402D11"/>
    <w:rsid w:val="00402EFC"/>
    <w:rsid w:val="004058F9"/>
    <w:rsid w:val="00406080"/>
    <w:rsid w:val="004063CC"/>
    <w:rsid w:val="00412795"/>
    <w:rsid w:val="00415126"/>
    <w:rsid w:val="004154F2"/>
    <w:rsid w:val="0042284F"/>
    <w:rsid w:val="00423002"/>
    <w:rsid w:val="00424876"/>
    <w:rsid w:val="00425090"/>
    <w:rsid w:val="00426419"/>
    <w:rsid w:val="0042752D"/>
    <w:rsid w:val="00427BE3"/>
    <w:rsid w:val="00431239"/>
    <w:rsid w:val="00431DAC"/>
    <w:rsid w:val="00431E18"/>
    <w:rsid w:val="00436C36"/>
    <w:rsid w:val="004402BD"/>
    <w:rsid w:val="004421D5"/>
    <w:rsid w:val="00442FB3"/>
    <w:rsid w:val="00444730"/>
    <w:rsid w:val="004450A1"/>
    <w:rsid w:val="004462B8"/>
    <w:rsid w:val="004463DB"/>
    <w:rsid w:val="00447747"/>
    <w:rsid w:val="0045089A"/>
    <w:rsid w:val="00452F48"/>
    <w:rsid w:val="004545CC"/>
    <w:rsid w:val="004545DE"/>
    <w:rsid w:val="00454F90"/>
    <w:rsid w:val="0045510F"/>
    <w:rsid w:val="00457047"/>
    <w:rsid w:val="004575FE"/>
    <w:rsid w:val="00461F8C"/>
    <w:rsid w:val="00462513"/>
    <w:rsid w:val="00463AC8"/>
    <w:rsid w:val="004652F4"/>
    <w:rsid w:val="00465B6F"/>
    <w:rsid w:val="00465C44"/>
    <w:rsid w:val="004662C3"/>
    <w:rsid w:val="00467314"/>
    <w:rsid w:val="00467569"/>
    <w:rsid w:val="00472D9A"/>
    <w:rsid w:val="00473302"/>
    <w:rsid w:val="00473CC0"/>
    <w:rsid w:val="0047421E"/>
    <w:rsid w:val="00474EB6"/>
    <w:rsid w:val="004759BE"/>
    <w:rsid w:val="004762BC"/>
    <w:rsid w:val="0047721D"/>
    <w:rsid w:val="00482B41"/>
    <w:rsid w:val="00482BEA"/>
    <w:rsid w:val="00483F4E"/>
    <w:rsid w:val="004842D8"/>
    <w:rsid w:val="00487361"/>
    <w:rsid w:val="004877AF"/>
    <w:rsid w:val="00490680"/>
    <w:rsid w:val="00490E97"/>
    <w:rsid w:val="00491C37"/>
    <w:rsid w:val="00492268"/>
    <w:rsid w:val="00493E44"/>
    <w:rsid w:val="00494374"/>
    <w:rsid w:val="00494C78"/>
    <w:rsid w:val="004957F1"/>
    <w:rsid w:val="004A0FD1"/>
    <w:rsid w:val="004A1CF8"/>
    <w:rsid w:val="004A1FD7"/>
    <w:rsid w:val="004A224B"/>
    <w:rsid w:val="004A31A2"/>
    <w:rsid w:val="004A54C8"/>
    <w:rsid w:val="004A572F"/>
    <w:rsid w:val="004A5E68"/>
    <w:rsid w:val="004A5FE0"/>
    <w:rsid w:val="004A6344"/>
    <w:rsid w:val="004A6D97"/>
    <w:rsid w:val="004A72CE"/>
    <w:rsid w:val="004A7A4A"/>
    <w:rsid w:val="004B1CA0"/>
    <w:rsid w:val="004B23A0"/>
    <w:rsid w:val="004B2BD6"/>
    <w:rsid w:val="004B4CA4"/>
    <w:rsid w:val="004C0993"/>
    <w:rsid w:val="004C2141"/>
    <w:rsid w:val="004C2370"/>
    <w:rsid w:val="004C2ADD"/>
    <w:rsid w:val="004C41F8"/>
    <w:rsid w:val="004C6A84"/>
    <w:rsid w:val="004D08D7"/>
    <w:rsid w:val="004D3C2D"/>
    <w:rsid w:val="004D6E2A"/>
    <w:rsid w:val="004D7476"/>
    <w:rsid w:val="004E0329"/>
    <w:rsid w:val="004E0EE7"/>
    <w:rsid w:val="004E11F0"/>
    <w:rsid w:val="004E14E2"/>
    <w:rsid w:val="004E3383"/>
    <w:rsid w:val="004E3F5A"/>
    <w:rsid w:val="004E5FC8"/>
    <w:rsid w:val="004E68EE"/>
    <w:rsid w:val="004E69AD"/>
    <w:rsid w:val="004E7594"/>
    <w:rsid w:val="004E7670"/>
    <w:rsid w:val="004E7C1E"/>
    <w:rsid w:val="004F4374"/>
    <w:rsid w:val="004F496C"/>
    <w:rsid w:val="004F4A42"/>
    <w:rsid w:val="004F7544"/>
    <w:rsid w:val="0050222F"/>
    <w:rsid w:val="00503766"/>
    <w:rsid w:val="005043B7"/>
    <w:rsid w:val="00504F1A"/>
    <w:rsid w:val="005050C6"/>
    <w:rsid w:val="005058A8"/>
    <w:rsid w:val="00506CB9"/>
    <w:rsid w:val="00506D2F"/>
    <w:rsid w:val="005072A5"/>
    <w:rsid w:val="00507FBB"/>
    <w:rsid w:val="00510531"/>
    <w:rsid w:val="00510839"/>
    <w:rsid w:val="00511713"/>
    <w:rsid w:val="00512058"/>
    <w:rsid w:val="00512475"/>
    <w:rsid w:val="00512922"/>
    <w:rsid w:val="00513849"/>
    <w:rsid w:val="00524E2B"/>
    <w:rsid w:val="00526B93"/>
    <w:rsid w:val="0052762B"/>
    <w:rsid w:val="00527A28"/>
    <w:rsid w:val="00527FAC"/>
    <w:rsid w:val="00530431"/>
    <w:rsid w:val="00531458"/>
    <w:rsid w:val="0053364C"/>
    <w:rsid w:val="00535597"/>
    <w:rsid w:val="00535827"/>
    <w:rsid w:val="0053739E"/>
    <w:rsid w:val="005421E5"/>
    <w:rsid w:val="0054492D"/>
    <w:rsid w:val="00546341"/>
    <w:rsid w:val="00550EBD"/>
    <w:rsid w:val="005519A9"/>
    <w:rsid w:val="00551D5A"/>
    <w:rsid w:val="00556E79"/>
    <w:rsid w:val="00557158"/>
    <w:rsid w:val="0055732A"/>
    <w:rsid w:val="00557E60"/>
    <w:rsid w:val="005621AC"/>
    <w:rsid w:val="00562745"/>
    <w:rsid w:val="00564294"/>
    <w:rsid w:val="00565483"/>
    <w:rsid w:val="005672D2"/>
    <w:rsid w:val="005708AA"/>
    <w:rsid w:val="00572CF4"/>
    <w:rsid w:val="00573F37"/>
    <w:rsid w:val="00575BA1"/>
    <w:rsid w:val="00575DD8"/>
    <w:rsid w:val="0057684F"/>
    <w:rsid w:val="00577A5E"/>
    <w:rsid w:val="00577AF2"/>
    <w:rsid w:val="00580EF3"/>
    <w:rsid w:val="005826F4"/>
    <w:rsid w:val="00582BCF"/>
    <w:rsid w:val="005837BA"/>
    <w:rsid w:val="00583C7E"/>
    <w:rsid w:val="00584BED"/>
    <w:rsid w:val="005866AF"/>
    <w:rsid w:val="00593AA2"/>
    <w:rsid w:val="00594338"/>
    <w:rsid w:val="0059636F"/>
    <w:rsid w:val="005A0673"/>
    <w:rsid w:val="005A221D"/>
    <w:rsid w:val="005A5965"/>
    <w:rsid w:val="005A5FFC"/>
    <w:rsid w:val="005A78C9"/>
    <w:rsid w:val="005B03B0"/>
    <w:rsid w:val="005B09AB"/>
    <w:rsid w:val="005B13B6"/>
    <w:rsid w:val="005B23D2"/>
    <w:rsid w:val="005B3FD6"/>
    <w:rsid w:val="005B3FE5"/>
    <w:rsid w:val="005B6919"/>
    <w:rsid w:val="005B6AF5"/>
    <w:rsid w:val="005C1AB5"/>
    <w:rsid w:val="005C3BCD"/>
    <w:rsid w:val="005C4350"/>
    <w:rsid w:val="005C5801"/>
    <w:rsid w:val="005C65BF"/>
    <w:rsid w:val="005D0A74"/>
    <w:rsid w:val="005D2DB8"/>
    <w:rsid w:val="005D300A"/>
    <w:rsid w:val="005D3187"/>
    <w:rsid w:val="005D34B4"/>
    <w:rsid w:val="005D3B13"/>
    <w:rsid w:val="005D4009"/>
    <w:rsid w:val="005D60D6"/>
    <w:rsid w:val="005D739F"/>
    <w:rsid w:val="005D7A5F"/>
    <w:rsid w:val="005E0FDF"/>
    <w:rsid w:val="005E2855"/>
    <w:rsid w:val="005E5776"/>
    <w:rsid w:val="005E61E5"/>
    <w:rsid w:val="005F14D1"/>
    <w:rsid w:val="005F26F2"/>
    <w:rsid w:val="005F2C0B"/>
    <w:rsid w:val="0060092A"/>
    <w:rsid w:val="00600D13"/>
    <w:rsid w:val="00602ED5"/>
    <w:rsid w:val="00604BAC"/>
    <w:rsid w:val="00604EAD"/>
    <w:rsid w:val="00605520"/>
    <w:rsid w:val="0061324D"/>
    <w:rsid w:val="00613819"/>
    <w:rsid w:val="00615D39"/>
    <w:rsid w:val="00616A56"/>
    <w:rsid w:val="00620B52"/>
    <w:rsid w:val="006230F4"/>
    <w:rsid w:val="006265FB"/>
    <w:rsid w:val="00626AAE"/>
    <w:rsid w:val="0062720D"/>
    <w:rsid w:val="00630EAC"/>
    <w:rsid w:val="00630FB8"/>
    <w:rsid w:val="0063529B"/>
    <w:rsid w:val="00637945"/>
    <w:rsid w:val="00641570"/>
    <w:rsid w:val="00645B1B"/>
    <w:rsid w:val="00650E25"/>
    <w:rsid w:val="00651269"/>
    <w:rsid w:val="00651E3A"/>
    <w:rsid w:val="0065478F"/>
    <w:rsid w:val="00656692"/>
    <w:rsid w:val="00656B9E"/>
    <w:rsid w:val="00657969"/>
    <w:rsid w:val="006619EB"/>
    <w:rsid w:val="0066215B"/>
    <w:rsid w:val="00663209"/>
    <w:rsid w:val="00665AAE"/>
    <w:rsid w:val="006664F5"/>
    <w:rsid w:val="00667EF0"/>
    <w:rsid w:val="0067119B"/>
    <w:rsid w:val="00674482"/>
    <w:rsid w:val="006745E6"/>
    <w:rsid w:val="00675EDB"/>
    <w:rsid w:val="00676283"/>
    <w:rsid w:val="006804DD"/>
    <w:rsid w:val="006815E7"/>
    <w:rsid w:val="00683F7B"/>
    <w:rsid w:val="00685EAC"/>
    <w:rsid w:val="006915EC"/>
    <w:rsid w:val="00693939"/>
    <w:rsid w:val="00694641"/>
    <w:rsid w:val="00696909"/>
    <w:rsid w:val="006A11B4"/>
    <w:rsid w:val="006A1C4F"/>
    <w:rsid w:val="006A21CF"/>
    <w:rsid w:val="006A4AC6"/>
    <w:rsid w:val="006A5CCA"/>
    <w:rsid w:val="006A6DED"/>
    <w:rsid w:val="006A71B6"/>
    <w:rsid w:val="006A7D47"/>
    <w:rsid w:val="006A7FC0"/>
    <w:rsid w:val="006B2CE0"/>
    <w:rsid w:val="006B3129"/>
    <w:rsid w:val="006B32D7"/>
    <w:rsid w:val="006B4AA4"/>
    <w:rsid w:val="006B55CA"/>
    <w:rsid w:val="006B5D2A"/>
    <w:rsid w:val="006B7584"/>
    <w:rsid w:val="006C169E"/>
    <w:rsid w:val="006C1B9A"/>
    <w:rsid w:val="006C24D8"/>
    <w:rsid w:val="006C2B58"/>
    <w:rsid w:val="006C5671"/>
    <w:rsid w:val="006C5B74"/>
    <w:rsid w:val="006C7705"/>
    <w:rsid w:val="006D0579"/>
    <w:rsid w:val="006D11ED"/>
    <w:rsid w:val="006D17BC"/>
    <w:rsid w:val="006D203B"/>
    <w:rsid w:val="006D2DBC"/>
    <w:rsid w:val="006D4D3B"/>
    <w:rsid w:val="006D5CAF"/>
    <w:rsid w:val="006E01F8"/>
    <w:rsid w:val="006E0329"/>
    <w:rsid w:val="006E0655"/>
    <w:rsid w:val="006E1584"/>
    <w:rsid w:val="006E3CE5"/>
    <w:rsid w:val="006E54AE"/>
    <w:rsid w:val="006E5C8D"/>
    <w:rsid w:val="006F1E0D"/>
    <w:rsid w:val="006F2C46"/>
    <w:rsid w:val="006F4FE6"/>
    <w:rsid w:val="006F5BEF"/>
    <w:rsid w:val="006F65C2"/>
    <w:rsid w:val="0070151C"/>
    <w:rsid w:val="00701EBC"/>
    <w:rsid w:val="007073C3"/>
    <w:rsid w:val="0071009F"/>
    <w:rsid w:val="00711F30"/>
    <w:rsid w:val="00712590"/>
    <w:rsid w:val="0071308F"/>
    <w:rsid w:val="0071388E"/>
    <w:rsid w:val="00717681"/>
    <w:rsid w:val="007209BD"/>
    <w:rsid w:val="007233EE"/>
    <w:rsid w:val="00724181"/>
    <w:rsid w:val="007248E7"/>
    <w:rsid w:val="007261E2"/>
    <w:rsid w:val="00731374"/>
    <w:rsid w:val="007324B7"/>
    <w:rsid w:val="00735D3A"/>
    <w:rsid w:val="00736784"/>
    <w:rsid w:val="00736951"/>
    <w:rsid w:val="0073771C"/>
    <w:rsid w:val="007402AD"/>
    <w:rsid w:val="00740D2E"/>
    <w:rsid w:val="00742F6C"/>
    <w:rsid w:val="00743359"/>
    <w:rsid w:val="00744528"/>
    <w:rsid w:val="00744813"/>
    <w:rsid w:val="00745021"/>
    <w:rsid w:val="00745304"/>
    <w:rsid w:val="00745967"/>
    <w:rsid w:val="007465AA"/>
    <w:rsid w:val="00747F97"/>
    <w:rsid w:val="00750C04"/>
    <w:rsid w:val="00750EC5"/>
    <w:rsid w:val="00751798"/>
    <w:rsid w:val="0075398B"/>
    <w:rsid w:val="00753E3B"/>
    <w:rsid w:val="0075448C"/>
    <w:rsid w:val="0075480B"/>
    <w:rsid w:val="007578CD"/>
    <w:rsid w:val="00760C8A"/>
    <w:rsid w:val="00761025"/>
    <w:rsid w:val="00762C04"/>
    <w:rsid w:val="00763658"/>
    <w:rsid w:val="0076460B"/>
    <w:rsid w:val="00764D2E"/>
    <w:rsid w:val="00764D42"/>
    <w:rsid w:val="007663BF"/>
    <w:rsid w:val="007679A2"/>
    <w:rsid w:val="00770A25"/>
    <w:rsid w:val="00772192"/>
    <w:rsid w:val="00774D40"/>
    <w:rsid w:val="007763A5"/>
    <w:rsid w:val="0078086B"/>
    <w:rsid w:val="0078399A"/>
    <w:rsid w:val="00784686"/>
    <w:rsid w:val="00784B56"/>
    <w:rsid w:val="00785111"/>
    <w:rsid w:val="0078762B"/>
    <w:rsid w:val="00787A39"/>
    <w:rsid w:val="00790AF6"/>
    <w:rsid w:val="00793CEE"/>
    <w:rsid w:val="007964C2"/>
    <w:rsid w:val="00796A45"/>
    <w:rsid w:val="00797125"/>
    <w:rsid w:val="007A109A"/>
    <w:rsid w:val="007A1500"/>
    <w:rsid w:val="007A4C97"/>
    <w:rsid w:val="007A4F23"/>
    <w:rsid w:val="007A5C42"/>
    <w:rsid w:val="007A65D7"/>
    <w:rsid w:val="007A6F83"/>
    <w:rsid w:val="007A7761"/>
    <w:rsid w:val="007B05A0"/>
    <w:rsid w:val="007B1607"/>
    <w:rsid w:val="007B22B0"/>
    <w:rsid w:val="007B2FB2"/>
    <w:rsid w:val="007B3B76"/>
    <w:rsid w:val="007B44D8"/>
    <w:rsid w:val="007B4644"/>
    <w:rsid w:val="007B5697"/>
    <w:rsid w:val="007B64E8"/>
    <w:rsid w:val="007C1B15"/>
    <w:rsid w:val="007C5E7D"/>
    <w:rsid w:val="007C5F98"/>
    <w:rsid w:val="007C68BA"/>
    <w:rsid w:val="007D0182"/>
    <w:rsid w:val="007D01A9"/>
    <w:rsid w:val="007D0E42"/>
    <w:rsid w:val="007D29E3"/>
    <w:rsid w:val="007D3EE2"/>
    <w:rsid w:val="007E41A2"/>
    <w:rsid w:val="007E429B"/>
    <w:rsid w:val="007E650F"/>
    <w:rsid w:val="007E71F9"/>
    <w:rsid w:val="007F6A7F"/>
    <w:rsid w:val="007F6A8E"/>
    <w:rsid w:val="007F6CCF"/>
    <w:rsid w:val="007F6DF8"/>
    <w:rsid w:val="00802CF9"/>
    <w:rsid w:val="00802F32"/>
    <w:rsid w:val="00802F33"/>
    <w:rsid w:val="008035C1"/>
    <w:rsid w:val="00803C46"/>
    <w:rsid w:val="0080426A"/>
    <w:rsid w:val="008057EB"/>
    <w:rsid w:val="008077B6"/>
    <w:rsid w:val="0081009B"/>
    <w:rsid w:val="00812212"/>
    <w:rsid w:val="00812746"/>
    <w:rsid w:val="008135E1"/>
    <w:rsid w:val="00813D1F"/>
    <w:rsid w:val="00814556"/>
    <w:rsid w:val="00814728"/>
    <w:rsid w:val="00821951"/>
    <w:rsid w:val="00823637"/>
    <w:rsid w:val="00823E82"/>
    <w:rsid w:val="00824825"/>
    <w:rsid w:val="0082595D"/>
    <w:rsid w:val="00825D37"/>
    <w:rsid w:val="0083014E"/>
    <w:rsid w:val="008307D1"/>
    <w:rsid w:val="008321D5"/>
    <w:rsid w:val="0083380A"/>
    <w:rsid w:val="008353CE"/>
    <w:rsid w:val="008355B0"/>
    <w:rsid w:val="00835FFA"/>
    <w:rsid w:val="008360CA"/>
    <w:rsid w:val="00836518"/>
    <w:rsid w:val="00836A7C"/>
    <w:rsid w:val="00836D98"/>
    <w:rsid w:val="00837CA8"/>
    <w:rsid w:val="00840242"/>
    <w:rsid w:val="008402DA"/>
    <w:rsid w:val="008446CC"/>
    <w:rsid w:val="008451CA"/>
    <w:rsid w:val="008454AB"/>
    <w:rsid w:val="00846ED3"/>
    <w:rsid w:val="0084762D"/>
    <w:rsid w:val="00854633"/>
    <w:rsid w:val="008549E3"/>
    <w:rsid w:val="008554B1"/>
    <w:rsid w:val="00855B33"/>
    <w:rsid w:val="0085619E"/>
    <w:rsid w:val="008566E2"/>
    <w:rsid w:val="0086412C"/>
    <w:rsid w:val="00864326"/>
    <w:rsid w:val="0086539B"/>
    <w:rsid w:val="008659B2"/>
    <w:rsid w:val="00866167"/>
    <w:rsid w:val="0087056C"/>
    <w:rsid w:val="008743C4"/>
    <w:rsid w:val="00875C1E"/>
    <w:rsid w:val="00880971"/>
    <w:rsid w:val="00881308"/>
    <w:rsid w:val="0088147D"/>
    <w:rsid w:val="00881DCA"/>
    <w:rsid w:val="008849AE"/>
    <w:rsid w:val="008856D6"/>
    <w:rsid w:val="00885C24"/>
    <w:rsid w:val="00886515"/>
    <w:rsid w:val="008879B4"/>
    <w:rsid w:val="008909D9"/>
    <w:rsid w:val="008911E1"/>
    <w:rsid w:val="0089548E"/>
    <w:rsid w:val="00896E16"/>
    <w:rsid w:val="008970E7"/>
    <w:rsid w:val="008A196A"/>
    <w:rsid w:val="008A1A34"/>
    <w:rsid w:val="008A1EC4"/>
    <w:rsid w:val="008A308B"/>
    <w:rsid w:val="008A33BF"/>
    <w:rsid w:val="008A3669"/>
    <w:rsid w:val="008A5FC7"/>
    <w:rsid w:val="008A6627"/>
    <w:rsid w:val="008B1B5C"/>
    <w:rsid w:val="008B2053"/>
    <w:rsid w:val="008B3183"/>
    <w:rsid w:val="008B68E4"/>
    <w:rsid w:val="008B6F2A"/>
    <w:rsid w:val="008C4ACD"/>
    <w:rsid w:val="008C5332"/>
    <w:rsid w:val="008C535F"/>
    <w:rsid w:val="008C6A57"/>
    <w:rsid w:val="008C7CC0"/>
    <w:rsid w:val="008D12B7"/>
    <w:rsid w:val="008D1894"/>
    <w:rsid w:val="008D1D54"/>
    <w:rsid w:val="008E0D4B"/>
    <w:rsid w:val="008E33D1"/>
    <w:rsid w:val="008E571F"/>
    <w:rsid w:val="008E5D28"/>
    <w:rsid w:val="008E61DF"/>
    <w:rsid w:val="008F1297"/>
    <w:rsid w:val="008F2CEF"/>
    <w:rsid w:val="008F2D64"/>
    <w:rsid w:val="008F3315"/>
    <w:rsid w:val="008F35E0"/>
    <w:rsid w:val="009026AA"/>
    <w:rsid w:val="0090449A"/>
    <w:rsid w:val="00905C0E"/>
    <w:rsid w:val="009066E4"/>
    <w:rsid w:val="00911B5F"/>
    <w:rsid w:val="00911F7B"/>
    <w:rsid w:val="0091235F"/>
    <w:rsid w:val="00912C84"/>
    <w:rsid w:val="00913961"/>
    <w:rsid w:val="00913C4E"/>
    <w:rsid w:val="00913CD5"/>
    <w:rsid w:val="00913E62"/>
    <w:rsid w:val="00914776"/>
    <w:rsid w:val="009203CE"/>
    <w:rsid w:val="009238A9"/>
    <w:rsid w:val="00923C2F"/>
    <w:rsid w:val="009257AC"/>
    <w:rsid w:val="00925D65"/>
    <w:rsid w:val="0092660A"/>
    <w:rsid w:val="0092661F"/>
    <w:rsid w:val="0092720C"/>
    <w:rsid w:val="00927E93"/>
    <w:rsid w:val="0093348E"/>
    <w:rsid w:val="00935AE4"/>
    <w:rsid w:val="00935FD5"/>
    <w:rsid w:val="00936349"/>
    <w:rsid w:val="00937627"/>
    <w:rsid w:val="009412EA"/>
    <w:rsid w:val="00942DDD"/>
    <w:rsid w:val="0094435E"/>
    <w:rsid w:val="0094464B"/>
    <w:rsid w:val="00944EB2"/>
    <w:rsid w:val="0095108E"/>
    <w:rsid w:val="00951EA0"/>
    <w:rsid w:val="00952048"/>
    <w:rsid w:val="00952A62"/>
    <w:rsid w:val="00955B5B"/>
    <w:rsid w:val="00956782"/>
    <w:rsid w:val="00957A0B"/>
    <w:rsid w:val="00961924"/>
    <w:rsid w:val="00962091"/>
    <w:rsid w:val="00963434"/>
    <w:rsid w:val="00964541"/>
    <w:rsid w:val="0096456E"/>
    <w:rsid w:val="0096620B"/>
    <w:rsid w:val="00966D56"/>
    <w:rsid w:val="0097003D"/>
    <w:rsid w:val="00972858"/>
    <w:rsid w:val="009766F0"/>
    <w:rsid w:val="00976A4B"/>
    <w:rsid w:val="00976BAE"/>
    <w:rsid w:val="009771A4"/>
    <w:rsid w:val="00977B9A"/>
    <w:rsid w:val="00981820"/>
    <w:rsid w:val="00982341"/>
    <w:rsid w:val="009825D5"/>
    <w:rsid w:val="00984FD7"/>
    <w:rsid w:val="009857EF"/>
    <w:rsid w:val="00986FD5"/>
    <w:rsid w:val="009914AC"/>
    <w:rsid w:val="00991E74"/>
    <w:rsid w:val="0099220D"/>
    <w:rsid w:val="009936A9"/>
    <w:rsid w:val="00995A7B"/>
    <w:rsid w:val="00996CEC"/>
    <w:rsid w:val="009974AC"/>
    <w:rsid w:val="009A0F78"/>
    <w:rsid w:val="009A1539"/>
    <w:rsid w:val="009A2727"/>
    <w:rsid w:val="009A32B3"/>
    <w:rsid w:val="009A42F6"/>
    <w:rsid w:val="009A4398"/>
    <w:rsid w:val="009A676F"/>
    <w:rsid w:val="009B07AC"/>
    <w:rsid w:val="009B0988"/>
    <w:rsid w:val="009B0B1A"/>
    <w:rsid w:val="009B17FB"/>
    <w:rsid w:val="009B3DBE"/>
    <w:rsid w:val="009B3F02"/>
    <w:rsid w:val="009B421C"/>
    <w:rsid w:val="009B6CA2"/>
    <w:rsid w:val="009C0C5B"/>
    <w:rsid w:val="009C0DAD"/>
    <w:rsid w:val="009C11CC"/>
    <w:rsid w:val="009C15C0"/>
    <w:rsid w:val="009C2329"/>
    <w:rsid w:val="009C290E"/>
    <w:rsid w:val="009C68A8"/>
    <w:rsid w:val="009D07E4"/>
    <w:rsid w:val="009D4F33"/>
    <w:rsid w:val="009D50A9"/>
    <w:rsid w:val="009D5210"/>
    <w:rsid w:val="009D61DA"/>
    <w:rsid w:val="009D6278"/>
    <w:rsid w:val="009D65FC"/>
    <w:rsid w:val="009D6DF5"/>
    <w:rsid w:val="009D7FE8"/>
    <w:rsid w:val="009E1169"/>
    <w:rsid w:val="009E12D4"/>
    <w:rsid w:val="009E1D87"/>
    <w:rsid w:val="009E29E6"/>
    <w:rsid w:val="009E2B5D"/>
    <w:rsid w:val="009E45F1"/>
    <w:rsid w:val="009E7971"/>
    <w:rsid w:val="009F0D10"/>
    <w:rsid w:val="009F2556"/>
    <w:rsid w:val="009F4F71"/>
    <w:rsid w:val="009F4FB8"/>
    <w:rsid w:val="009F5C26"/>
    <w:rsid w:val="009F7901"/>
    <w:rsid w:val="00A00A4D"/>
    <w:rsid w:val="00A0245A"/>
    <w:rsid w:val="00A02EEA"/>
    <w:rsid w:val="00A05E17"/>
    <w:rsid w:val="00A12441"/>
    <w:rsid w:val="00A127D2"/>
    <w:rsid w:val="00A1578D"/>
    <w:rsid w:val="00A16F98"/>
    <w:rsid w:val="00A2135A"/>
    <w:rsid w:val="00A21F31"/>
    <w:rsid w:val="00A22D8C"/>
    <w:rsid w:val="00A2376B"/>
    <w:rsid w:val="00A24095"/>
    <w:rsid w:val="00A24E3E"/>
    <w:rsid w:val="00A25EB6"/>
    <w:rsid w:val="00A27320"/>
    <w:rsid w:val="00A276E0"/>
    <w:rsid w:val="00A279A2"/>
    <w:rsid w:val="00A30709"/>
    <w:rsid w:val="00A3224F"/>
    <w:rsid w:val="00A32ADD"/>
    <w:rsid w:val="00A330EE"/>
    <w:rsid w:val="00A335E6"/>
    <w:rsid w:val="00A3411D"/>
    <w:rsid w:val="00A34AF3"/>
    <w:rsid w:val="00A36617"/>
    <w:rsid w:val="00A41B98"/>
    <w:rsid w:val="00A420EB"/>
    <w:rsid w:val="00A42AF7"/>
    <w:rsid w:val="00A42B69"/>
    <w:rsid w:val="00A446CA"/>
    <w:rsid w:val="00A447CD"/>
    <w:rsid w:val="00A449D6"/>
    <w:rsid w:val="00A4529B"/>
    <w:rsid w:val="00A513F6"/>
    <w:rsid w:val="00A51B17"/>
    <w:rsid w:val="00A556EB"/>
    <w:rsid w:val="00A5755F"/>
    <w:rsid w:val="00A57AEB"/>
    <w:rsid w:val="00A60109"/>
    <w:rsid w:val="00A60871"/>
    <w:rsid w:val="00A60FD7"/>
    <w:rsid w:val="00A612B6"/>
    <w:rsid w:val="00A61E92"/>
    <w:rsid w:val="00A64038"/>
    <w:rsid w:val="00A65FE3"/>
    <w:rsid w:val="00A6720B"/>
    <w:rsid w:val="00A7041B"/>
    <w:rsid w:val="00A705C9"/>
    <w:rsid w:val="00A70BEE"/>
    <w:rsid w:val="00A72A63"/>
    <w:rsid w:val="00A75F5B"/>
    <w:rsid w:val="00A81978"/>
    <w:rsid w:val="00A82F15"/>
    <w:rsid w:val="00A83CD5"/>
    <w:rsid w:val="00A84237"/>
    <w:rsid w:val="00A84B92"/>
    <w:rsid w:val="00A87046"/>
    <w:rsid w:val="00A874A4"/>
    <w:rsid w:val="00A90868"/>
    <w:rsid w:val="00A95915"/>
    <w:rsid w:val="00A964F4"/>
    <w:rsid w:val="00A966F8"/>
    <w:rsid w:val="00AA2158"/>
    <w:rsid w:val="00AA2190"/>
    <w:rsid w:val="00AA3C4C"/>
    <w:rsid w:val="00AA42EB"/>
    <w:rsid w:val="00AA7E92"/>
    <w:rsid w:val="00AB2BDB"/>
    <w:rsid w:val="00AB35CC"/>
    <w:rsid w:val="00AB3ADD"/>
    <w:rsid w:val="00AB4562"/>
    <w:rsid w:val="00AB5086"/>
    <w:rsid w:val="00AB6822"/>
    <w:rsid w:val="00AB77D0"/>
    <w:rsid w:val="00AC0FF0"/>
    <w:rsid w:val="00AC1D73"/>
    <w:rsid w:val="00AC3443"/>
    <w:rsid w:val="00AC3FC9"/>
    <w:rsid w:val="00AC5F6F"/>
    <w:rsid w:val="00AC7058"/>
    <w:rsid w:val="00AD0161"/>
    <w:rsid w:val="00AD216E"/>
    <w:rsid w:val="00AD24A0"/>
    <w:rsid w:val="00AD3003"/>
    <w:rsid w:val="00AD4F75"/>
    <w:rsid w:val="00AD7D94"/>
    <w:rsid w:val="00AE1C5C"/>
    <w:rsid w:val="00AE3CC0"/>
    <w:rsid w:val="00AE49A7"/>
    <w:rsid w:val="00AE5191"/>
    <w:rsid w:val="00AE7178"/>
    <w:rsid w:val="00AE7250"/>
    <w:rsid w:val="00AF06FB"/>
    <w:rsid w:val="00AF09DF"/>
    <w:rsid w:val="00AF0D80"/>
    <w:rsid w:val="00AF372A"/>
    <w:rsid w:val="00AF7B73"/>
    <w:rsid w:val="00B00A76"/>
    <w:rsid w:val="00B00BD4"/>
    <w:rsid w:val="00B00E70"/>
    <w:rsid w:val="00B021B4"/>
    <w:rsid w:val="00B03D70"/>
    <w:rsid w:val="00B05F9B"/>
    <w:rsid w:val="00B062E2"/>
    <w:rsid w:val="00B074DD"/>
    <w:rsid w:val="00B11A8C"/>
    <w:rsid w:val="00B13184"/>
    <w:rsid w:val="00B14381"/>
    <w:rsid w:val="00B17428"/>
    <w:rsid w:val="00B17744"/>
    <w:rsid w:val="00B23A63"/>
    <w:rsid w:val="00B2530E"/>
    <w:rsid w:val="00B2562F"/>
    <w:rsid w:val="00B32D02"/>
    <w:rsid w:val="00B3396E"/>
    <w:rsid w:val="00B3447C"/>
    <w:rsid w:val="00B369A6"/>
    <w:rsid w:val="00B37164"/>
    <w:rsid w:val="00B3725C"/>
    <w:rsid w:val="00B4195B"/>
    <w:rsid w:val="00B428B1"/>
    <w:rsid w:val="00B433BE"/>
    <w:rsid w:val="00B4430F"/>
    <w:rsid w:val="00B4492A"/>
    <w:rsid w:val="00B47BAE"/>
    <w:rsid w:val="00B508FE"/>
    <w:rsid w:val="00B510D2"/>
    <w:rsid w:val="00B52C67"/>
    <w:rsid w:val="00B5390E"/>
    <w:rsid w:val="00B56260"/>
    <w:rsid w:val="00B609E1"/>
    <w:rsid w:val="00B611D4"/>
    <w:rsid w:val="00B61408"/>
    <w:rsid w:val="00B632EF"/>
    <w:rsid w:val="00B63EB9"/>
    <w:rsid w:val="00B64AE5"/>
    <w:rsid w:val="00B669A0"/>
    <w:rsid w:val="00B66A99"/>
    <w:rsid w:val="00B66C2B"/>
    <w:rsid w:val="00B70282"/>
    <w:rsid w:val="00B70576"/>
    <w:rsid w:val="00B70F54"/>
    <w:rsid w:val="00B723B1"/>
    <w:rsid w:val="00B73008"/>
    <w:rsid w:val="00B742CA"/>
    <w:rsid w:val="00B748C8"/>
    <w:rsid w:val="00B750E5"/>
    <w:rsid w:val="00B81543"/>
    <w:rsid w:val="00B81B88"/>
    <w:rsid w:val="00B82F4E"/>
    <w:rsid w:val="00B849BE"/>
    <w:rsid w:val="00B84ADA"/>
    <w:rsid w:val="00B85441"/>
    <w:rsid w:val="00B91BB8"/>
    <w:rsid w:val="00B94448"/>
    <w:rsid w:val="00B94BF1"/>
    <w:rsid w:val="00B95C9C"/>
    <w:rsid w:val="00BA0A47"/>
    <w:rsid w:val="00BA107F"/>
    <w:rsid w:val="00BA3A46"/>
    <w:rsid w:val="00BA598B"/>
    <w:rsid w:val="00BA6334"/>
    <w:rsid w:val="00BB2323"/>
    <w:rsid w:val="00BB2EBB"/>
    <w:rsid w:val="00BB4570"/>
    <w:rsid w:val="00BB590D"/>
    <w:rsid w:val="00BB66E4"/>
    <w:rsid w:val="00BB72C0"/>
    <w:rsid w:val="00BC0029"/>
    <w:rsid w:val="00BC2EF2"/>
    <w:rsid w:val="00BC4E09"/>
    <w:rsid w:val="00BC529C"/>
    <w:rsid w:val="00BC6100"/>
    <w:rsid w:val="00BC6251"/>
    <w:rsid w:val="00BC7610"/>
    <w:rsid w:val="00BC7C8B"/>
    <w:rsid w:val="00BD04B5"/>
    <w:rsid w:val="00BD2ECA"/>
    <w:rsid w:val="00BD492D"/>
    <w:rsid w:val="00BD4DC6"/>
    <w:rsid w:val="00BD599E"/>
    <w:rsid w:val="00BD65B6"/>
    <w:rsid w:val="00BD72A2"/>
    <w:rsid w:val="00BD73F7"/>
    <w:rsid w:val="00BE1457"/>
    <w:rsid w:val="00BE4A92"/>
    <w:rsid w:val="00BE521F"/>
    <w:rsid w:val="00BE529D"/>
    <w:rsid w:val="00BF1DA6"/>
    <w:rsid w:val="00BF24B6"/>
    <w:rsid w:val="00BF27FD"/>
    <w:rsid w:val="00BF450C"/>
    <w:rsid w:val="00BF5684"/>
    <w:rsid w:val="00BF724D"/>
    <w:rsid w:val="00BF7280"/>
    <w:rsid w:val="00C027C7"/>
    <w:rsid w:val="00C0732C"/>
    <w:rsid w:val="00C1020E"/>
    <w:rsid w:val="00C10754"/>
    <w:rsid w:val="00C114B7"/>
    <w:rsid w:val="00C11F8C"/>
    <w:rsid w:val="00C12512"/>
    <w:rsid w:val="00C17EA7"/>
    <w:rsid w:val="00C214F8"/>
    <w:rsid w:val="00C219C6"/>
    <w:rsid w:val="00C2283B"/>
    <w:rsid w:val="00C22A66"/>
    <w:rsid w:val="00C22BA1"/>
    <w:rsid w:val="00C2357B"/>
    <w:rsid w:val="00C2360A"/>
    <w:rsid w:val="00C25119"/>
    <w:rsid w:val="00C2569F"/>
    <w:rsid w:val="00C26240"/>
    <w:rsid w:val="00C30AE4"/>
    <w:rsid w:val="00C30B43"/>
    <w:rsid w:val="00C3103B"/>
    <w:rsid w:val="00C3131E"/>
    <w:rsid w:val="00C33A3E"/>
    <w:rsid w:val="00C33CFB"/>
    <w:rsid w:val="00C378D7"/>
    <w:rsid w:val="00C41380"/>
    <w:rsid w:val="00C41C59"/>
    <w:rsid w:val="00C426E8"/>
    <w:rsid w:val="00C438C1"/>
    <w:rsid w:val="00C461B8"/>
    <w:rsid w:val="00C46B8F"/>
    <w:rsid w:val="00C52876"/>
    <w:rsid w:val="00C52E5B"/>
    <w:rsid w:val="00C52ECF"/>
    <w:rsid w:val="00C537DE"/>
    <w:rsid w:val="00C55925"/>
    <w:rsid w:val="00C56216"/>
    <w:rsid w:val="00C60720"/>
    <w:rsid w:val="00C6229F"/>
    <w:rsid w:val="00C62D31"/>
    <w:rsid w:val="00C62D44"/>
    <w:rsid w:val="00C66C0C"/>
    <w:rsid w:val="00C70ACF"/>
    <w:rsid w:val="00C71743"/>
    <w:rsid w:val="00C71A0B"/>
    <w:rsid w:val="00C741AF"/>
    <w:rsid w:val="00C778E6"/>
    <w:rsid w:val="00C77E57"/>
    <w:rsid w:val="00C8149E"/>
    <w:rsid w:val="00C8275D"/>
    <w:rsid w:val="00C85A68"/>
    <w:rsid w:val="00C87B6A"/>
    <w:rsid w:val="00C90EED"/>
    <w:rsid w:val="00C91C9C"/>
    <w:rsid w:val="00C922CD"/>
    <w:rsid w:val="00C94A86"/>
    <w:rsid w:val="00C950B1"/>
    <w:rsid w:val="00C97446"/>
    <w:rsid w:val="00CA1763"/>
    <w:rsid w:val="00CA20CF"/>
    <w:rsid w:val="00CA2596"/>
    <w:rsid w:val="00CA31A5"/>
    <w:rsid w:val="00CA37F3"/>
    <w:rsid w:val="00CB0CDC"/>
    <w:rsid w:val="00CB12EC"/>
    <w:rsid w:val="00CB173A"/>
    <w:rsid w:val="00CB5732"/>
    <w:rsid w:val="00CC0060"/>
    <w:rsid w:val="00CC1338"/>
    <w:rsid w:val="00CC13C2"/>
    <w:rsid w:val="00CC24EC"/>
    <w:rsid w:val="00CC4F85"/>
    <w:rsid w:val="00CC56C7"/>
    <w:rsid w:val="00CC62D9"/>
    <w:rsid w:val="00CC659F"/>
    <w:rsid w:val="00CC6710"/>
    <w:rsid w:val="00CC6C50"/>
    <w:rsid w:val="00CC71F5"/>
    <w:rsid w:val="00CD01AF"/>
    <w:rsid w:val="00CD05BA"/>
    <w:rsid w:val="00CD116A"/>
    <w:rsid w:val="00CD151A"/>
    <w:rsid w:val="00CE016B"/>
    <w:rsid w:val="00CE02D6"/>
    <w:rsid w:val="00CE08A1"/>
    <w:rsid w:val="00CE1358"/>
    <w:rsid w:val="00CE157C"/>
    <w:rsid w:val="00CE2FF3"/>
    <w:rsid w:val="00CE3B2F"/>
    <w:rsid w:val="00CE416A"/>
    <w:rsid w:val="00CE6757"/>
    <w:rsid w:val="00CF00FF"/>
    <w:rsid w:val="00CF09FC"/>
    <w:rsid w:val="00CF138C"/>
    <w:rsid w:val="00CF1887"/>
    <w:rsid w:val="00CF1909"/>
    <w:rsid w:val="00CF2184"/>
    <w:rsid w:val="00CF2312"/>
    <w:rsid w:val="00CF32EB"/>
    <w:rsid w:val="00CF35BF"/>
    <w:rsid w:val="00CF4059"/>
    <w:rsid w:val="00CF4D03"/>
    <w:rsid w:val="00CF55C7"/>
    <w:rsid w:val="00CF5A9C"/>
    <w:rsid w:val="00CF67DE"/>
    <w:rsid w:val="00D032AC"/>
    <w:rsid w:val="00D043DE"/>
    <w:rsid w:val="00D07D4A"/>
    <w:rsid w:val="00D1021C"/>
    <w:rsid w:val="00D11604"/>
    <w:rsid w:val="00D117C7"/>
    <w:rsid w:val="00D130D7"/>
    <w:rsid w:val="00D13641"/>
    <w:rsid w:val="00D14F08"/>
    <w:rsid w:val="00D15D87"/>
    <w:rsid w:val="00D16F53"/>
    <w:rsid w:val="00D179DA"/>
    <w:rsid w:val="00D21A7F"/>
    <w:rsid w:val="00D221F3"/>
    <w:rsid w:val="00D237C9"/>
    <w:rsid w:val="00D254A9"/>
    <w:rsid w:val="00D27D1A"/>
    <w:rsid w:val="00D27DDD"/>
    <w:rsid w:val="00D30273"/>
    <w:rsid w:val="00D314D6"/>
    <w:rsid w:val="00D31A58"/>
    <w:rsid w:val="00D41529"/>
    <w:rsid w:val="00D42DCC"/>
    <w:rsid w:val="00D45C00"/>
    <w:rsid w:val="00D469CF"/>
    <w:rsid w:val="00D469DE"/>
    <w:rsid w:val="00D523E6"/>
    <w:rsid w:val="00D527A3"/>
    <w:rsid w:val="00D53B67"/>
    <w:rsid w:val="00D53D39"/>
    <w:rsid w:val="00D53EDD"/>
    <w:rsid w:val="00D54C58"/>
    <w:rsid w:val="00D6091C"/>
    <w:rsid w:val="00D64049"/>
    <w:rsid w:val="00D652D8"/>
    <w:rsid w:val="00D6561D"/>
    <w:rsid w:val="00D6566E"/>
    <w:rsid w:val="00D71FBC"/>
    <w:rsid w:val="00D76289"/>
    <w:rsid w:val="00D7766B"/>
    <w:rsid w:val="00D83ADE"/>
    <w:rsid w:val="00D83F49"/>
    <w:rsid w:val="00D8619F"/>
    <w:rsid w:val="00D86288"/>
    <w:rsid w:val="00D905D7"/>
    <w:rsid w:val="00D911BD"/>
    <w:rsid w:val="00D9425D"/>
    <w:rsid w:val="00D97967"/>
    <w:rsid w:val="00DA1944"/>
    <w:rsid w:val="00DA207D"/>
    <w:rsid w:val="00DA22FE"/>
    <w:rsid w:val="00DA2D6A"/>
    <w:rsid w:val="00DA3DE0"/>
    <w:rsid w:val="00DA422D"/>
    <w:rsid w:val="00DA73E9"/>
    <w:rsid w:val="00DA77CF"/>
    <w:rsid w:val="00DB0145"/>
    <w:rsid w:val="00DB1B35"/>
    <w:rsid w:val="00DB37BE"/>
    <w:rsid w:val="00DB53D4"/>
    <w:rsid w:val="00DB6148"/>
    <w:rsid w:val="00DB63E5"/>
    <w:rsid w:val="00DB686A"/>
    <w:rsid w:val="00DB716C"/>
    <w:rsid w:val="00DB775D"/>
    <w:rsid w:val="00DC12CB"/>
    <w:rsid w:val="00DC1513"/>
    <w:rsid w:val="00DC24F5"/>
    <w:rsid w:val="00DC4CE2"/>
    <w:rsid w:val="00DC4EFD"/>
    <w:rsid w:val="00DC6655"/>
    <w:rsid w:val="00DC6DE7"/>
    <w:rsid w:val="00DC744A"/>
    <w:rsid w:val="00DC7F69"/>
    <w:rsid w:val="00DD1A42"/>
    <w:rsid w:val="00DD4827"/>
    <w:rsid w:val="00DD4ECE"/>
    <w:rsid w:val="00DD5A43"/>
    <w:rsid w:val="00DD68B5"/>
    <w:rsid w:val="00DE03ED"/>
    <w:rsid w:val="00DE457D"/>
    <w:rsid w:val="00DE7441"/>
    <w:rsid w:val="00DF0F58"/>
    <w:rsid w:val="00DF2576"/>
    <w:rsid w:val="00DF3A13"/>
    <w:rsid w:val="00DF47BE"/>
    <w:rsid w:val="00DF4AD4"/>
    <w:rsid w:val="00DF58F6"/>
    <w:rsid w:val="00E003C1"/>
    <w:rsid w:val="00E01102"/>
    <w:rsid w:val="00E02E58"/>
    <w:rsid w:val="00E039C1"/>
    <w:rsid w:val="00E03F4E"/>
    <w:rsid w:val="00E04D5C"/>
    <w:rsid w:val="00E04E87"/>
    <w:rsid w:val="00E05DBF"/>
    <w:rsid w:val="00E061FC"/>
    <w:rsid w:val="00E06647"/>
    <w:rsid w:val="00E16718"/>
    <w:rsid w:val="00E16F09"/>
    <w:rsid w:val="00E20257"/>
    <w:rsid w:val="00E207B0"/>
    <w:rsid w:val="00E21585"/>
    <w:rsid w:val="00E21E49"/>
    <w:rsid w:val="00E25A9E"/>
    <w:rsid w:val="00E2691C"/>
    <w:rsid w:val="00E3066D"/>
    <w:rsid w:val="00E339FD"/>
    <w:rsid w:val="00E33C9A"/>
    <w:rsid w:val="00E33E05"/>
    <w:rsid w:val="00E347CF"/>
    <w:rsid w:val="00E34AE8"/>
    <w:rsid w:val="00E3526E"/>
    <w:rsid w:val="00E362C0"/>
    <w:rsid w:val="00E40058"/>
    <w:rsid w:val="00E46471"/>
    <w:rsid w:val="00E468D2"/>
    <w:rsid w:val="00E46E6E"/>
    <w:rsid w:val="00E501A1"/>
    <w:rsid w:val="00E50F94"/>
    <w:rsid w:val="00E51CFC"/>
    <w:rsid w:val="00E524DC"/>
    <w:rsid w:val="00E56948"/>
    <w:rsid w:val="00E56D6A"/>
    <w:rsid w:val="00E56DAF"/>
    <w:rsid w:val="00E57119"/>
    <w:rsid w:val="00E5768B"/>
    <w:rsid w:val="00E57A1F"/>
    <w:rsid w:val="00E6685E"/>
    <w:rsid w:val="00E66FA9"/>
    <w:rsid w:val="00E70841"/>
    <w:rsid w:val="00E72384"/>
    <w:rsid w:val="00E72AEB"/>
    <w:rsid w:val="00E73390"/>
    <w:rsid w:val="00E7347A"/>
    <w:rsid w:val="00E734ED"/>
    <w:rsid w:val="00E75FA6"/>
    <w:rsid w:val="00E76BC3"/>
    <w:rsid w:val="00E775BD"/>
    <w:rsid w:val="00E81D1A"/>
    <w:rsid w:val="00E86659"/>
    <w:rsid w:val="00E904D3"/>
    <w:rsid w:val="00E91E92"/>
    <w:rsid w:val="00E925B7"/>
    <w:rsid w:val="00E95F32"/>
    <w:rsid w:val="00EA0076"/>
    <w:rsid w:val="00EA00CB"/>
    <w:rsid w:val="00EA212E"/>
    <w:rsid w:val="00EA28B4"/>
    <w:rsid w:val="00EA32A4"/>
    <w:rsid w:val="00EA505C"/>
    <w:rsid w:val="00EA55C1"/>
    <w:rsid w:val="00EA58D1"/>
    <w:rsid w:val="00EA6E5D"/>
    <w:rsid w:val="00EB067D"/>
    <w:rsid w:val="00EB0F12"/>
    <w:rsid w:val="00EB1EB2"/>
    <w:rsid w:val="00EB28FB"/>
    <w:rsid w:val="00EB2B7B"/>
    <w:rsid w:val="00EB3541"/>
    <w:rsid w:val="00EB6E8F"/>
    <w:rsid w:val="00EC2056"/>
    <w:rsid w:val="00EC43C1"/>
    <w:rsid w:val="00EC473A"/>
    <w:rsid w:val="00EC69DE"/>
    <w:rsid w:val="00ED1A59"/>
    <w:rsid w:val="00ED31B2"/>
    <w:rsid w:val="00ED3549"/>
    <w:rsid w:val="00ED55C1"/>
    <w:rsid w:val="00ED5A00"/>
    <w:rsid w:val="00EE3AFB"/>
    <w:rsid w:val="00EE6EA3"/>
    <w:rsid w:val="00EE7260"/>
    <w:rsid w:val="00EF1659"/>
    <w:rsid w:val="00EF296E"/>
    <w:rsid w:val="00EF3AEE"/>
    <w:rsid w:val="00EF4F70"/>
    <w:rsid w:val="00EF6B32"/>
    <w:rsid w:val="00F0042F"/>
    <w:rsid w:val="00F007F2"/>
    <w:rsid w:val="00F03610"/>
    <w:rsid w:val="00F0607E"/>
    <w:rsid w:val="00F06108"/>
    <w:rsid w:val="00F07B3B"/>
    <w:rsid w:val="00F10A54"/>
    <w:rsid w:val="00F114EC"/>
    <w:rsid w:val="00F1195B"/>
    <w:rsid w:val="00F133AE"/>
    <w:rsid w:val="00F15A42"/>
    <w:rsid w:val="00F15E3E"/>
    <w:rsid w:val="00F220E2"/>
    <w:rsid w:val="00F22F50"/>
    <w:rsid w:val="00F2318E"/>
    <w:rsid w:val="00F23711"/>
    <w:rsid w:val="00F23ED7"/>
    <w:rsid w:val="00F24B2D"/>
    <w:rsid w:val="00F25B31"/>
    <w:rsid w:val="00F25EC6"/>
    <w:rsid w:val="00F269C8"/>
    <w:rsid w:val="00F307B7"/>
    <w:rsid w:val="00F324E9"/>
    <w:rsid w:val="00F330F7"/>
    <w:rsid w:val="00F346FF"/>
    <w:rsid w:val="00F37680"/>
    <w:rsid w:val="00F377A5"/>
    <w:rsid w:val="00F37CD0"/>
    <w:rsid w:val="00F37FB5"/>
    <w:rsid w:val="00F40786"/>
    <w:rsid w:val="00F411C3"/>
    <w:rsid w:val="00F42548"/>
    <w:rsid w:val="00F426BE"/>
    <w:rsid w:val="00F437E3"/>
    <w:rsid w:val="00F43E7D"/>
    <w:rsid w:val="00F44869"/>
    <w:rsid w:val="00F44BBC"/>
    <w:rsid w:val="00F46D13"/>
    <w:rsid w:val="00F5067F"/>
    <w:rsid w:val="00F506F8"/>
    <w:rsid w:val="00F511F3"/>
    <w:rsid w:val="00F51B56"/>
    <w:rsid w:val="00F52CC3"/>
    <w:rsid w:val="00F52DEB"/>
    <w:rsid w:val="00F53CCA"/>
    <w:rsid w:val="00F54214"/>
    <w:rsid w:val="00F5432F"/>
    <w:rsid w:val="00F56426"/>
    <w:rsid w:val="00F605E3"/>
    <w:rsid w:val="00F607DA"/>
    <w:rsid w:val="00F60900"/>
    <w:rsid w:val="00F60EEB"/>
    <w:rsid w:val="00F61B6D"/>
    <w:rsid w:val="00F63CA8"/>
    <w:rsid w:val="00F64DC1"/>
    <w:rsid w:val="00F672AE"/>
    <w:rsid w:val="00F6732F"/>
    <w:rsid w:val="00F674D4"/>
    <w:rsid w:val="00F67FC5"/>
    <w:rsid w:val="00F70A6F"/>
    <w:rsid w:val="00F734FD"/>
    <w:rsid w:val="00F74F3D"/>
    <w:rsid w:val="00F75909"/>
    <w:rsid w:val="00F772FE"/>
    <w:rsid w:val="00F776C6"/>
    <w:rsid w:val="00F81E86"/>
    <w:rsid w:val="00F82964"/>
    <w:rsid w:val="00F83B04"/>
    <w:rsid w:val="00F846B9"/>
    <w:rsid w:val="00F869A2"/>
    <w:rsid w:val="00F917D4"/>
    <w:rsid w:val="00F91CB3"/>
    <w:rsid w:val="00F926D1"/>
    <w:rsid w:val="00F92C80"/>
    <w:rsid w:val="00F94E74"/>
    <w:rsid w:val="00F95189"/>
    <w:rsid w:val="00F95C40"/>
    <w:rsid w:val="00F96A22"/>
    <w:rsid w:val="00FA1B50"/>
    <w:rsid w:val="00FA78CB"/>
    <w:rsid w:val="00FB00FF"/>
    <w:rsid w:val="00FB137B"/>
    <w:rsid w:val="00FB2430"/>
    <w:rsid w:val="00FB4278"/>
    <w:rsid w:val="00FB4ACD"/>
    <w:rsid w:val="00FB5D35"/>
    <w:rsid w:val="00FB673C"/>
    <w:rsid w:val="00FB6ADE"/>
    <w:rsid w:val="00FB6D58"/>
    <w:rsid w:val="00FB6EF6"/>
    <w:rsid w:val="00FB7029"/>
    <w:rsid w:val="00FB7EF4"/>
    <w:rsid w:val="00FC5A5B"/>
    <w:rsid w:val="00FC6E2B"/>
    <w:rsid w:val="00FC7270"/>
    <w:rsid w:val="00FC79EC"/>
    <w:rsid w:val="00FD027B"/>
    <w:rsid w:val="00FD4EDA"/>
    <w:rsid w:val="00FD5CED"/>
    <w:rsid w:val="00FD7977"/>
    <w:rsid w:val="00FE0DB6"/>
    <w:rsid w:val="00FE31DA"/>
    <w:rsid w:val="00FE4219"/>
    <w:rsid w:val="00FE6EC2"/>
    <w:rsid w:val="00FF01DE"/>
    <w:rsid w:val="00FF1E45"/>
    <w:rsid w:val="00FF3976"/>
    <w:rsid w:val="00FF40C4"/>
    <w:rsid w:val="00FF43F3"/>
    <w:rsid w:val="00FF4A07"/>
    <w:rsid w:val="00FF6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26A"/>
  </w:style>
  <w:style w:type="paragraph" w:styleId="1">
    <w:name w:val="heading 1"/>
    <w:basedOn w:val="a"/>
    <w:next w:val="First"/>
    <w:link w:val="10"/>
    <w:qFormat/>
    <w:rsid w:val="00B750E5"/>
    <w:pPr>
      <w:keepNext/>
      <w:pageBreakBefore/>
      <w:pBdr>
        <w:bottom w:val="single" w:sz="18" w:space="8" w:color="C0C0C0"/>
      </w:pBdr>
      <w:spacing w:before="240" w:after="120" w:line="200" w:lineRule="exact"/>
      <w:ind w:right="2552"/>
      <w:outlineLvl w:val="0"/>
    </w:pPr>
    <w:rPr>
      <w:rFonts w:ascii="KZ Arial" w:hAnsi="KZ Arial"/>
      <w:b/>
      <w:noProof/>
      <w:spacing w:val="20"/>
      <w:kern w:val="28"/>
      <w:sz w:val="28"/>
      <w:lang/>
    </w:rPr>
  </w:style>
  <w:style w:type="paragraph" w:styleId="2">
    <w:name w:val="heading 2"/>
    <w:basedOn w:val="a"/>
    <w:next w:val="a"/>
    <w:link w:val="20"/>
    <w:qFormat/>
    <w:rsid w:val="00B750E5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  <w:lang/>
    </w:rPr>
  </w:style>
  <w:style w:type="paragraph" w:styleId="3">
    <w:name w:val="heading 3"/>
    <w:basedOn w:val="a"/>
    <w:next w:val="a"/>
    <w:link w:val="30"/>
    <w:qFormat/>
    <w:rsid w:val="00B750E5"/>
    <w:pPr>
      <w:keepNext/>
      <w:spacing w:before="200" w:after="200" w:line="200" w:lineRule="exact"/>
      <w:outlineLvl w:val="2"/>
    </w:pPr>
    <w:rPr>
      <w:rFonts w:ascii="Arial" w:hAnsi="Arial"/>
      <w:b/>
      <w:noProof/>
      <w:sz w:val="22"/>
      <w:lang/>
    </w:rPr>
  </w:style>
  <w:style w:type="paragraph" w:styleId="4">
    <w:name w:val="heading 4"/>
    <w:basedOn w:val="a"/>
    <w:next w:val="a"/>
    <w:link w:val="40"/>
    <w:qFormat/>
    <w:rsid w:val="00B750E5"/>
    <w:pPr>
      <w:keepNext/>
      <w:ind w:firstLine="1134"/>
      <w:outlineLvl w:val="3"/>
    </w:pPr>
    <w:rPr>
      <w:rFonts w:ascii="Arial" w:hAnsi="Arial"/>
      <w:b/>
      <w:sz w:val="28"/>
      <w:lang/>
    </w:rPr>
  </w:style>
  <w:style w:type="paragraph" w:styleId="5">
    <w:name w:val="heading 5"/>
    <w:basedOn w:val="a"/>
    <w:next w:val="a"/>
    <w:link w:val="50"/>
    <w:qFormat/>
    <w:rsid w:val="00B750E5"/>
    <w:pPr>
      <w:keepNext/>
      <w:outlineLvl w:val="4"/>
    </w:pPr>
    <w:rPr>
      <w:b/>
      <w:i/>
      <w:sz w:val="28"/>
      <w:lang/>
    </w:rPr>
  </w:style>
  <w:style w:type="paragraph" w:styleId="6">
    <w:name w:val="heading 6"/>
    <w:basedOn w:val="a"/>
    <w:next w:val="a"/>
    <w:link w:val="60"/>
    <w:qFormat/>
    <w:rsid w:val="00B750E5"/>
    <w:pPr>
      <w:keepNext/>
      <w:ind w:firstLine="1134"/>
      <w:jc w:val="both"/>
      <w:outlineLvl w:val="5"/>
    </w:pPr>
    <w:rPr>
      <w:b/>
      <w:sz w:val="32"/>
      <w:lang/>
    </w:rPr>
  </w:style>
  <w:style w:type="paragraph" w:styleId="7">
    <w:name w:val="heading 7"/>
    <w:basedOn w:val="a"/>
    <w:next w:val="a"/>
    <w:link w:val="70"/>
    <w:qFormat/>
    <w:rsid w:val="00B750E5"/>
    <w:pPr>
      <w:keepNext/>
      <w:ind w:firstLine="1134"/>
      <w:jc w:val="center"/>
      <w:outlineLvl w:val="6"/>
    </w:pPr>
    <w:rPr>
      <w:b/>
      <w:sz w:val="28"/>
      <w:lang/>
    </w:rPr>
  </w:style>
  <w:style w:type="paragraph" w:styleId="8">
    <w:name w:val="heading 8"/>
    <w:basedOn w:val="a"/>
    <w:next w:val="a"/>
    <w:link w:val="80"/>
    <w:qFormat/>
    <w:rsid w:val="00B750E5"/>
    <w:pPr>
      <w:keepNext/>
      <w:ind w:firstLine="1134"/>
      <w:jc w:val="center"/>
      <w:outlineLvl w:val="7"/>
    </w:pPr>
    <w:rPr>
      <w:b/>
      <w:i/>
      <w:sz w:val="28"/>
      <w:lang/>
    </w:rPr>
  </w:style>
  <w:style w:type="paragraph" w:styleId="9">
    <w:name w:val="heading 9"/>
    <w:basedOn w:val="a"/>
    <w:next w:val="a"/>
    <w:link w:val="90"/>
    <w:qFormat/>
    <w:rsid w:val="00B750E5"/>
    <w:pPr>
      <w:keepNext/>
      <w:ind w:right="-108" w:hanging="142"/>
      <w:outlineLvl w:val="8"/>
    </w:pPr>
    <w:rPr>
      <w:b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B750E5"/>
    <w:pPr>
      <w:tabs>
        <w:tab w:val="center" w:pos="4153"/>
        <w:tab w:val="right" w:pos="8306"/>
      </w:tabs>
    </w:pPr>
    <w:rPr>
      <w:rFonts w:ascii="Arial" w:hAnsi="Arial"/>
      <w:lang/>
    </w:rPr>
  </w:style>
  <w:style w:type="paragraph" w:customStyle="1" w:styleId="41">
    <w:name w:val="заголовок 4"/>
    <w:basedOn w:val="a"/>
    <w:next w:val="a"/>
    <w:rsid w:val="00B750E5"/>
    <w:pPr>
      <w:keepNext/>
    </w:pPr>
    <w:rPr>
      <w:rFonts w:ascii="Arial" w:hAnsi="Arial"/>
    </w:rPr>
  </w:style>
  <w:style w:type="paragraph" w:styleId="21">
    <w:name w:val="Body Text Indent 2"/>
    <w:basedOn w:val="a"/>
    <w:link w:val="22"/>
    <w:semiHidden/>
    <w:rsid w:val="00B750E5"/>
    <w:pPr>
      <w:ind w:left="7920" w:firstLine="720"/>
      <w:jc w:val="both"/>
    </w:pPr>
    <w:rPr>
      <w:rFonts w:ascii="Univers" w:hAnsi="Univers"/>
      <w:i/>
      <w:lang/>
    </w:rPr>
  </w:style>
  <w:style w:type="paragraph" w:styleId="a5">
    <w:name w:val="Body Text"/>
    <w:basedOn w:val="a"/>
    <w:link w:val="a6"/>
    <w:rsid w:val="00B750E5"/>
    <w:rPr>
      <w:b/>
      <w:sz w:val="28"/>
      <w:lang/>
    </w:rPr>
  </w:style>
  <w:style w:type="paragraph" w:styleId="23">
    <w:name w:val="Body Text 2"/>
    <w:basedOn w:val="a"/>
    <w:link w:val="24"/>
    <w:semiHidden/>
    <w:rsid w:val="00B750E5"/>
    <w:pPr>
      <w:jc w:val="right"/>
    </w:pPr>
    <w:rPr>
      <w:rFonts w:ascii="Univers" w:hAnsi="Univers"/>
      <w:sz w:val="16"/>
      <w:lang/>
    </w:rPr>
  </w:style>
  <w:style w:type="character" w:styleId="a7">
    <w:name w:val="page number"/>
    <w:basedOn w:val="a0"/>
    <w:semiHidden/>
    <w:rsid w:val="00B750E5"/>
  </w:style>
  <w:style w:type="paragraph" w:styleId="a8">
    <w:name w:val="footer"/>
    <w:basedOn w:val="a"/>
    <w:semiHidden/>
    <w:rsid w:val="00B750E5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link w:val="32"/>
    <w:semiHidden/>
    <w:rsid w:val="00B750E5"/>
    <w:pPr>
      <w:ind w:firstLine="1134"/>
      <w:jc w:val="both"/>
    </w:pPr>
    <w:rPr>
      <w:sz w:val="28"/>
      <w:lang/>
    </w:rPr>
  </w:style>
  <w:style w:type="paragraph" w:styleId="a9">
    <w:name w:val="Body Text Indent"/>
    <w:basedOn w:val="a"/>
    <w:link w:val="aa"/>
    <w:semiHidden/>
    <w:rsid w:val="00B750E5"/>
    <w:pPr>
      <w:ind w:left="7200" w:firstLine="720"/>
      <w:jc w:val="both"/>
    </w:pPr>
    <w:rPr>
      <w:rFonts w:ascii="Univers" w:hAnsi="Univers"/>
      <w:i/>
      <w:lang/>
    </w:rPr>
  </w:style>
  <w:style w:type="paragraph" w:styleId="33">
    <w:name w:val="Body Text 3"/>
    <w:basedOn w:val="a"/>
    <w:link w:val="34"/>
    <w:semiHidden/>
    <w:rsid w:val="00B750E5"/>
    <w:pPr>
      <w:jc w:val="center"/>
    </w:pPr>
    <w:rPr>
      <w:sz w:val="28"/>
      <w:lang/>
    </w:rPr>
  </w:style>
  <w:style w:type="paragraph" w:customStyle="1" w:styleId="ab">
    <w:name w:val="ОснТекст"/>
    <w:autoRedefine/>
    <w:rsid w:val="00B750E5"/>
    <w:pPr>
      <w:ind w:firstLine="851"/>
      <w:jc w:val="both"/>
    </w:pPr>
    <w:rPr>
      <w:rFonts w:ascii="KZ Arial" w:hAnsi="KZ Arial"/>
      <w:lang w:val="ru-MO"/>
    </w:rPr>
  </w:style>
  <w:style w:type="paragraph" w:customStyle="1" w:styleId="First">
    <w:name w:val="FirstОснТекст"/>
    <w:basedOn w:val="ac"/>
    <w:next w:val="ad"/>
    <w:rsid w:val="00B750E5"/>
    <w:pPr>
      <w:spacing w:after="0" w:line="240" w:lineRule="exact"/>
      <w:ind w:firstLine="284"/>
      <w:jc w:val="both"/>
    </w:pPr>
    <w:rPr>
      <w:b w:val="0"/>
      <w:noProof w:val="0"/>
      <w:lang w:val="ru-MO"/>
    </w:rPr>
  </w:style>
  <w:style w:type="paragraph" w:customStyle="1" w:styleId="First0">
    <w:name w:val="FirstОснТекст:"/>
    <w:basedOn w:val="First"/>
    <w:next w:val="ad"/>
    <w:rsid w:val="00B750E5"/>
    <w:pPr>
      <w:spacing w:after="60"/>
    </w:pPr>
  </w:style>
  <w:style w:type="paragraph" w:customStyle="1" w:styleId="ae">
    <w:name w:val="Врезанная сноска"/>
    <w:basedOn w:val="ad"/>
    <w:next w:val="First"/>
    <w:rsid w:val="00B750E5"/>
    <w:pPr>
      <w:spacing w:before="60" w:line="240" w:lineRule="auto"/>
      <w:ind w:left="567" w:firstLine="0"/>
      <w:jc w:val="left"/>
    </w:pPr>
    <w:rPr>
      <w:i/>
      <w:sz w:val="12"/>
    </w:rPr>
  </w:style>
  <w:style w:type="paragraph" w:customStyle="1" w:styleId="af">
    <w:name w:val="Единица измерения"/>
    <w:basedOn w:val="ad"/>
    <w:next w:val="af0"/>
    <w:rsid w:val="00B750E5"/>
    <w:pPr>
      <w:spacing w:before="60" w:after="60" w:line="240" w:lineRule="auto"/>
      <w:ind w:firstLine="0"/>
      <w:jc w:val="right"/>
    </w:pPr>
    <w:rPr>
      <w:sz w:val="12"/>
    </w:rPr>
  </w:style>
  <w:style w:type="paragraph" w:customStyle="1" w:styleId="af0">
    <w:name w:val="ШапкаТаблицы"/>
    <w:basedOn w:val="ab"/>
    <w:next w:val="af1"/>
    <w:rsid w:val="00B750E5"/>
    <w:pPr>
      <w:spacing w:before="30" w:after="30"/>
      <w:ind w:firstLine="0"/>
      <w:jc w:val="center"/>
    </w:pPr>
    <w:rPr>
      <w:sz w:val="12"/>
    </w:rPr>
  </w:style>
  <w:style w:type="paragraph" w:customStyle="1" w:styleId="ac">
    <w:name w:val="Наименование"/>
    <w:basedOn w:val="ad"/>
    <w:next w:val="ad"/>
    <w:rsid w:val="00B750E5"/>
    <w:pPr>
      <w:spacing w:before="120" w:after="60" w:line="240" w:lineRule="auto"/>
      <w:ind w:firstLine="0"/>
      <w:jc w:val="center"/>
    </w:pPr>
    <w:rPr>
      <w:b/>
    </w:rPr>
  </w:style>
  <w:style w:type="paragraph" w:customStyle="1" w:styleId="af2">
    <w:name w:val="ОснТекст:"/>
    <w:basedOn w:val="ab"/>
    <w:next w:val="a"/>
    <w:rsid w:val="00B750E5"/>
    <w:pPr>
      <w:spacing w:before="30" w:after="60"/>
    </w:pPr>
  </w:style>
  <w:style w:type="paragraph" w:customStyle="1" w:styleId="af3">
    <w:name w:val="Примечание"/>
    <w:basedOn w:val="ab"/>
    <w:next w:val="First"/>
    <w:rsid w:val="00B750E5"/>
    <w:pPr>
      <w:spacing w:before="60" w:after="60"/>
      <w:ind w:firstLine="0"/>
      <w:jc w:val="right"/>
    </w:pPr>
    <w:rPr>
      <w:i/>
      <w:sz w:val="14"/>
    </w:rPr>
  </w:style>
  <w:style w:type="paragraph" w:customStyle="1" w:styleId="af4">
    <w:name w:val="График"/>
    <w:basedOn w:val="ad"/>
    <w:next w:val="ad"/>
    <w:rsid w:val="00B750E5"/>
    <w:pPr>
      <w:spacing w:before="60" w:line="240" w:lineRule="auto"/>
      <w:ind w:firstLine="0"/>
      <w:jc w:val="left"/>
      <w:outlineLvl w:val="0"/>
    </w:pPr>
    <w:rPr>
      <w:noProof w:val="0"/>
      <w:sz w:val="12"/>
      <w:lang w:val="en-US"/>
    </w:rPr>
  </w:style>
  <w:style w:type="paragraph" w:customStyle="1" w:styleId="af1">
    <w:name w:val="Боковик"/>
    <w:basedOn w:val="ab"/>
    <w:rsid w:val="00B750E5"/>
    <w:pPr>
      <w:ind w:firstLine="0"/>
      <w:jc w:val="left"/>
    </w:pPr>
    <w:rPr>
      <w:sz w:val="14"/>
    </w:rPr>
  </w:style>
  <w:style w:type="paragraph" w:customStyle="1" w:styleId="af5">
    <w:name w:val="Столбец"/>
    <w:basedOn w:val="ab"/>
    <w:rsid w:val="00B750E5"/>
    <w:pPr>
      <w:ind w:firstLine="0"/>
      <w:jc w:val="right"/>
    </w:pPr>
    <w:rPr>
      <w:sz w:val="14"/>
    </w:rPr>
  </w:style>
  <w:style w:type="paragraph" w:customStyle="1" w:styleId="ad">
    <w:name w:val="Оснтекст"/>
    <w:rsid w:val="00B750E5"/>
    <w:pPr>
      <w:spacing w:line="240" w:lineRule="exact"/>
      <w:ind w:firstLine="284"/>
      <w:jc w:val="both"/>
    </w:pPr>
    <w:rPr>
      <w:rFonts w:ascii="KZ Arial" w:hAnsi="KZ Arial"/>
      <w:noProof/>
      <w:sz w:val="16"/>
    </w:rPr>
  </w:style>
  <w:style w:type="paragraph" w:customStyle="1" w:styleId="11">
    <w:name w:val="Заголов 1"/>
    <w:basedOn w:val="1"/>
    <w:next w:val="First"/>
    <w:rsid w:val="00B750E5"/>
    <w:pPr>
      <w:pBdr>
        <w:bottom w:val="single" w:sz="18" w:space="4" w:color="C0C0C0"/>
      </w:pBdr>
      <w:spacing w:before="120" w:after="0"/>
      <w:ind w:right="0"/>
      <w:outlineLvl w:val="9"/>
    </w:pPr>
    <w:rPr>
      <w:spacing w:val="10"/>
      <w:sz w:val="20"/>
    </w:rPr>
  </w:style>
  <w:style w:type="paragraph" w:customStyle="1" w:styleId="25">
    <w:name w:val="Заголов 2"/>
    <w:basedOn w:val="2"/>
    <w:next w:val="First"/>
    <w:rsid w:val="00B750E5"/>
    <w:pPr>
      <w:spacing w:before="60" w:after="0"/>
      <w:ind w:left="0" w:firstLine="0"/>
      <w:jc w:val="left"/>
      <w:outlineLvl w:val="9"/>
    </w:pPr>
    <w:rPr>
      <w:rFonts w:ascii="KZ Arial" w:hAnsi="KZ Arial"/>
      <w:sz w:val="20"/>
    </w:rPr>
  </w:style>
  <w:style w:type="paragraph" w:customStyle="1" w:styleId="35">
    <w:name w:val="Заголов 3"/>
    <w:basedOn w:val="ad"/>
    <w:next w:val="First"/>
    <w:rsid w:val="00B750E5"/>
    <w:pPr>
      <w:spacing w:before="60"/>
      <w:ind w:firstLine="0"/>
      <w:jc w:val="left"/>
    </w:pPr>
    <w:rPr>
      <w:b/>
      <w:sz w:val="18"/>
    </w:rPr>
  </w:style>
  <w:style w:type="paragraph" w:customStyle="1" w:styleId="af6">
    <w:name w:val="Перечисление"/>
    <w:basedOn w:val="ad"/>
    <w:autoRedefine/>
    <w:rsid w:val="00B750E5"/>
    <w:pPr>
      <w:spacing w:before="60" w:after="60"/>
      <w:ind w:left="567" w:hanging="567"/>
    </w:pPr>
  </w:style>
  <w:style w:type="paragraph" w:customStyle="1" w:styleId="af7">
    <w:name w:val="ЖБок"/>
    <w:basedOn w:val="af1"/>
    <w:autoRedefine/>
    <w:rsid w:val="00B750E5"/>
    <w:rPr>
      <w:b/>
    </w:rPr>
  </w:style>
  <w:style w:type="paragraph" w:styleId="af8">
    <w:name w:val="Document Map"/>
    <w:basedOn w:val="a"/>
    <w:link w:val="af9"/>
    <w:semiHidden/>
    <w:rsid w:val="00B750E5"/>
    <w:pPr>
      <w:shd w:val="clear" w:color="auto" w:fill="000080"/>
    </w:pPr>
    <w:rPr>
      <w:rFonts w:ascii="Tahoma" w:hAnsi="Tahoma"/>
      <w:lang/>
    </w:rPr>
  </w:style>
  <w:style w:type="character" w:styleId="afa">
    <w:name w:val="Hyperlink"/>
    <w:semiHidden/>
    <w:rsid w:val="00B750E5"/>
    <w:rPr>
      <w:color w:val="0000FF"/>
      <w:u w:val="single"/>
    </w:rPr>
  </w:style>
  <w:style w:type="character" w:styleId="afb">
    <w:name w:val="FollowedHyperlink"/>
    <w:semiHidden/>
    <w:rsid w:val="00B750E5"/>
    <w:rPr>
      <w:color w:val="800080"/>
      <w:u w:val="single"/>
    </w:rPr>
  </w:style>
  <w:style w:type="paragraph" w:styleId="afc">
    <w:name w:val="Title"/>
    <w:basedOn w:val="a"/>
    <w:link w:val="afd"/>
    <w:qFormat/>
    <w:rsid w:val="00B750E5"/>
    <w:pPr>
      <w:jc w:val="center"/>
    </w:pPr>
    <w:rPr>
      <w:b/>
      <w:lang/>
    </w:rPr>
  </w:style>
  <w:style w:type="character" w:styleId="afe">
    <w:name w:val="line number"/>
    <w:basedOn w:val="a0"/>
    <w:semiHidden/>
    <w:rsid w:val="00B750E5"/>
  </w:style>
  <w:style w:type="paragraph" w:styleId="aff">
    <w:name w:val="Block Text"/>
    <w:basedOn w:val="a"/>
    <w:semiHidden/>
    <w:rsid w:val="00B750E5"/>
    <w:pPr>
      <w:ind w:left="-178" w:right="-191"/>
      <w:jc w:val="center"/>
    </w:pPr>
    <w:rPr>
      <w:rFonts w:ascii="Arial" w:hAnsi="Arial"/>
      <w:sz w:val="16"/>
    </w:rPr>
  </w:style>
  <w:style w:type="paragraph" w:styleId="aff0">
    <w:name w:val="Subtitle"/>
    <w:basedOn w:val="a"/>
    <w:link w:val="aff1"/>
    <w:qFormat/>
    <w:rsid w:val="00B750E5"/>
    <w:pPr>
      <w:jc w:val="center"/>
    </w:pPr>
    <w:rPr>
      <w:rFonts w:ascii="Arial" w:hAnsi="Arial"/>
      <w:sz w:val="16"/>
      <w:lang/>
    </w:rPr>
  </w:style>
  <w:style w:type="paragraph" w:customStyle="1" w:styleId="26">
    <w:name w:val="Знак2"/>
    <w:basedOn w:val="a"/>
    <w:rsid w:val="00B750E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2">
    <w:name w:val="Боковик Знак"/>
    <w:rsid w:val="00B750E5"/>
    <w:rPr>
      <w:rFonts w:ascii="KZ Arial" w:hAnsi="KZ Arial"/>
      <w:noProof w:val="0"/>
      <w:sz w:val="14"/>
      <w:lang w:val="ru-MO" w:eastAsia="ru-RU" w:bidi="ar-SA"/>
    </w:rPr>
  </w:style>
  <w:style w:type="paragraph" w:styleId="aff3">
    <w:name w:val="Balloon Text"/>
    <w:basedOn w:val="a"/>
    <w:link w:val="aff4"/>
    <w:rsid w:val="00B750E5"/>
    <w:rPr>
      <w:rFonts w:ascii="Tahoma" w:hAnsi="Tahoma"/>
      <w:sz w:val="16"/>
      <w:szCs w:val="16"/>
      <w:lang/>
    </w:rPr>
  </w:style>
  <w:style w:type="character" w:customStyle="1" w:styleId="aff5">
    <w:name w:val="Знак Знак"/>
    <w:rsid w:val="00B750E5"/>
    <w:rPr>
      <w:rFonts w:ascii="Tahoma" w:hAnsi="Tahoma" w:cs="Tahoma"/>
      <w:sz w:val="16"/>
      <w:szCs w:val="16"/>
    </w:rPr>
  </w:style>
  <w:style w:type="character" w:customStyle="1" w:styleId="aff6">
    <w:name w:val="Нижний колонтитул Знак"/>
    <w:rsid w:val="00B750E5"/>
  </w:style>
  <w:style w:type="table" w:styleId="aff7">
    <w:name w:val="Table Grid"/>
    <w:basedOn w:val="a1"/>
    <w:uiPriority w:val="59"/>
    <w:rsid w:val="00C426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ветлая заливка1"/>
    <w:basedOn w:val="a1"/>
    <w:uiPriority w:val="60"/>
    <w:rsid w:val="00C426E8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a6">
    <w:name w:val="Основной текст Знак"/>
    <w:link w:val="a5"/>
    <w:rsid w:val="000973DD"/>
    <w:rPr>
      <w:b/>
      <w:sz w:val="28"/>
    </w:rPr>
  </w:style>
  <w:style w:type="character" w:customStyle="1" w:styleId="80">
    <w:name w:val="Заголовок 8 Знак"/>
    <w:link w:val="8"/>
    <w:rsid w:val="00A279A2"/>
    <w:rPr>
      <w:b/>
      <w:i/>
      <w:sz w:val="28"/>
    </w:rPr>
  </w:style>
  <w:style w:type="character" w:customStyle="1" w:styleId="90">
    <w:name w:val="Заголовок 9 Знак"/>
    <w:link w:val="9"/>
    <w:rsid w:val="00A279A2"/>
    <w:rPr>
      <w:b/>
    </w:rPr>
  </w:style>
  <w:style w:type="character" w:customStyle="1" w:styleId="afd">
    <w:name w:val="Название Знак"/>
    <w:link w:val="afc"/>
    <w:rsid w:val="00A279A2"/>
    <w:rPr>
      <w:b/>
    </w:rPr>
  </w:style>
  <w:style w:type="character" w:customStyle="1" w:styleId="10">
    <w:name w:val="Заголовок 1 Знак"/>
    <w:link w:val="1"/>
    <w:rsid w:val="00BD73F7"/>
    <w:rPr>
      <w:rFonts w:ascii="KZ Arial" w:hAnsi="KZ Arial"/>
      <w:b/>
      <w:noProof/>
      <w:spacing w:val="20"/>
      <w:kern w:val="28"/>
      <w:sz w:val="28"/>
    </w:rPr>
  </w:style>
  <w:style w:type="character" w:customStyle="1" w:styleId="20">
    <w:name w:val="Заголовок 2 Знак"/>
    <w:link w:val="2"/>
    <w:rsid w:val="00BD73F7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BD73F7"/>
    <w:rPr>
      <w:rFonts w:ascii="Arial" w:hAnsi="Arial"/>
      <w:b/>
      <w:noProof/>
      <w:sz w:val="22"/>
    </w:rPr>
  </w:style>
  <w:style w:type="character" w:customStyle="1" w:styleId="40">
    <w:name w:val="Заголовок 4 Знак"/>
    <w:link w:val="4"/>
    <w:rsid w:val="00BD73F7"/>
    <w:rPr>
      <w:rFonts w:ascii="Arial" w:hAnsi="Arial"/>
      <w:b/>
      <w:sz w:val="28"/>
    </w:rPr>
  </w:style>
  <w:style w:type="character" w:customStyle="1" w:styleId="50">
    <w:name w:val="Заголовок 5 Знак"/>
    <w:link w:val="5"/>
    <w:rsid w:val="00BD73F7"/>
    <w:rPr>
      <w:b/>
      <w:i/>
      <w:sz w:val="28"/>
    </w:rPr>
  </w:style>
  <w:style w:type="character" w:customStyle="1" w:styleId="60">
    <w:name w:val="Заголовок 6 Знак"/>
    <w:link w:val="6"/>
    <w:rsid w:val="00BD73F7"/>
    <w:rPr>
      <w:b/>
      <w:sz w:val="32"/>
    </w:rPr>
  </w:style>
  <w:style w:type="character" w:customStyle="1" w:styleId="70">
    <w:name w:val="Заголовок 7 Знак"/>
    <w:link w:val="7"/>
    <w:rsid w:val="00BD73F7"/>
    <w:rPr>
      <w:b/>
      <w:sz w:val="28"/>
    </w:rPr>
  </w:style>
  <w:style w:type="character" w:customStyle="1" w:styleId="a4">
    <w:name w:val="Верхний колонтитул Знак"/>
    <w:link w:val="a3"/>
    <w:semiHidden/>
    <w:rsid w:val="00BD73F7"/>
    <w:rPr>
      <w:rFonts w:ascii="Arial" w:hAnsi="Arial"/>
    </w:rPr>
  </w:style>
  <w:style w:type="character" w:customStyle="1" w:styleId="22">
    <w:name w:val="Основной текст с отступом 2 Знак"/>
    <w:link w:val="21"/>
    <w:semiHidden/>
    <w:rsid w:val="00BD73F7"/>
    <w:rPr>
      <w:rFonts w:ascii="Univers" w:hAnsi="Univers"/>
      <w:i/>
    </w:rPr>
  </w:style>
  <w:style w:type="character" w:customStyle="1" w:styleId="24">
    <w:name w:val="Основной текст 2 Знак"/>
    <w:link w:val="23"/>
    <w:semiHidden/>
    <w:rsid w:val="00BD73F7"/>
    <w:rPr>
      <w:rFonts w:ascii="Univers" w:hAnsi="Univers"/>
      <w:sz w:val="16"/>
    </w:rPr>
  </w:style>
  <w:style w:type="character" w:customStyle="1" w:styleId="32">
    <w:name w:val="Основной текст с отступом 3 Знак"/>
    <w:link w:val="31"/>
    <w:semiHidden/>
    <w:rsid w:val="00BD73F7"/>
    <w:rPr>
      <w:sz w:val="28"/>
    </w:rPr>
  </w:style>
  <w:style w:type="character" w:customStyle="1" w:styleId="aa">
    <w:name w:val="Основной текст с отступом Знак"/>
    <w:link w:val="a9"/>
    <w:semiHidden/>
    <w:rsid w:val="00BD73F7"/>
    <w:rPr>
      <w:rFonts w:ascii="Univers" w:hAnsi="Univers"/>
      <w:i/>
    </w:rPr>
  </w:style>
  <w:style w:type="character" w:customStyle="1" w:styleId="34">
    <w:name w:val="Основной текст 3 Знак"/>
    <w:link w:val="33"/>
    <w:semiHidden/>
    <w:rsid w:val="00BD73F7"/>
    <w:rPr>
      <w:sz w:val="28"/>
    </w:rPr>
  </w:style>
  <w:style w:type="character" w:customStyle="1" w:styleId="af9">
    <w:name w:val="Схема документа Знак"/>
    <w:link w:val="af8"/>
    <w:semiHidden/>
    <w:rsid w:val="00BD73F7"/>
    <w:rPr>
      <w:rFonts w:ascii="Tahoma" w:hAnsi="Tahoma" w:cs="Tahoma"/>
      <w:shd w:val="clear" w:color="auto" w:fill="000080"/>
    </w:rPr>
  </w:style>
  <w:style w:type="character" w:customStyle="1" w:styleId="aff1">
    <w:name w:val="Подзаголовок Знак"/>
    <w:link w:val="aff0"/>
    <w:rsid w:val="00BD73F7"/>
    <w:rPr>
      <w:rFonts w:ascii="Arial" w:hAnsi="Arial"/>
      <w:sz w:val="16"/>
    </w:rPr>
  </w:style>
  <w:style w:type="character" w:customStyle="1" w:styleId="aff4">
    <w:name w:val="Текст выноски Знак"/>
    <w:link w:val="aff3"/>
    <w:rsid w:val="00BD73F7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rsid w:val="006619EB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48;&#1057;&#1062;&#1040;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8F23E-CBEA-4478-92DE-A367D5A60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ИСЦА5.dot</Template>
  <TotalTime>4530</TotalTime>
  <Pages>44</Pages>
  <Words>11276</Words>
  <Characters>64276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Соотношение цен на продовольственные товары с ценой на говядину</vt:lpstr>
    </vt:vector>
  </TitlesOfParts>
  <Company>ISC</Company>
  <LinksUpToDate>false</LinksUpToDate>
  <CharactersWithSpaces>75402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Соотношение цен на продовольственные товары с ценой на говядину</dc:title>
  <dc:creator>People</dc:creator>
  <cp:lastModifiedBy>gal.stepanova</cp:lastModifiedBy>
  <cp:revision>419</cp:revision>
  <cp:lastPrinted>2019-04-12T06:59:00Z</cp:lastPrinted>
  <dcterms:created xsi:type="dcterms:W3CDTF">2018-02-09T12:06:00Z</dcterms:created>
  <dcterms:modified xsi:type="dcterms:W3CDTF">2019-04-17T06:18:00Z</dcterms:modified>
</cp:coreProperties>
</file>